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447A5F" w:rsidR="0054298D" w:rsidP="0054298D" w:rsidRDefault="00997F14" w14:paraId="3C4E5D6E" wp14:textId="77777777">
      <w:pPr>
        <w:pStyle w:val="NormalnyWeb"/>
        <w:spacing w:after="0"/>
        <w:jc w:val="right"/>
      </w:pPr>
      <w:r w:rsidRPr="00447A5F">
        <w:rPr>
          <w:b/>
          <w:bCs/>
        </w:rPr>
        <w:t xml:space="preserve">   </w:t>
      </w:r>
      <w:r w:rsidRPr="00447A5F" w:rsidR="00CD6897">
        <w:rPr>
          <w:b/>
          <w:bCs/>
        </w:rPr>
        <w:tab/>
      </w:r>
      <w:r w:rsidRPr="00447A5F" w:rsidR="00CD6897">
        <w:rPr>
          <w:b/>
          <w:bCs/>
        </w:rPr>
        <w:tab/>
      </w:r>
      <w:r w:rsidRPr="00447A5F" w:rsidR="00CD6897">
        <w:rPr>
          <w:b/>
          <w:bCs/>
        </w:rPr>
        <w:tab/>
      </w:r>
      <w:r w:rsidRPr="00447A5F" w:rsidR="00CD6897">
        <w:rPr>
          <w:b/>
          <w:bCs/>
        </w:rPr>
        <w:tab/>
      </w:r>
      <w:r w:rsidRPr="00447A5F" w:rsidR="00CD6897">
        <w:rPr>
          <w:b/>
          <w:bCs/>
        </w:rPr>
        <w:tab/>
      </w:r>
      <w:r w:rsidRPr="00447A5F" w:rsidR="00CD6897">
        <w:rPr>
          <w:b/>
          <w:bCs/>
        </w:rPr>
        <w:tab/>
      </w:r>
      <w:r w:rsidRPr="00447A5F" w:rsidR="0054298D">
        <w:rPr>
          <w:i/>
          <w:iCs/>
        </w:rPr>
        <w:t>Załącznik nr 1.5 do Zarządzenia Rektora UR nr 7/2023</w:t>
      </w:r>
    </w:p>
    <w:p xmlns:wp14="http://schemas.microsoft.com/office/word/2010/wordml" w:rsidRPr="00447A5F" w:rsidR="0054298D" w:rsidP="0054298D" w:rsidRDefault="0054298D" w14:paraId="672A6659" wp14:textId="77777777">
      <w:pPr>
        <w:jc w:val="center"/>
        <w:rPr>
          <w:rFonts w:ascii="Times New Roman" w:hAnsi="Times New Roman"/>
          <w:bCs/>
          <w:i/>
        </w:rPr>
      </w:pPr>
    </w:p>
    <w:p xmlns:wp14="http://schemas.microsoft.com/office/word/2010/wordml" w:rsidRPr="00447A5F" w:rsidR="0054298D" w:rsidP="0054298D" w:rsidRDefault="0054298D" w14:paraId="598A8AA9" wp14:textId="77777777">
      <w:pPr>
        <w:jc w:val="center"/>
        <w:rPr>
          <w:rFonts w:ascii="Times New Roman" w:hAnsi="Times New Roman"/>
          <w:b/>
        </w:rPr>
      </w:pPr>
      <w:r w:rsidRPr="00447A5F">
        <w:rPr>
          <w:rFonts w:ascii="Times New Roman" w:hAnsi="Times New Roman"/>
          <w:b/>
        </w:rPr>
        <w:t>SYLABUS</w:t>
      </w:r>
    </w:p>
    <w:p xmlns:wp14="http://schemas.microsoft.com/office/word/2010/wordml" w:rsidR="00447A5F" w:rsidP="7868A244" w:rsidRDefault="0054298D" w14:paraId="1C5E08D5" wp14:textId="7165CD9D">
      <w:pPr>
        <w:spacing w:after="0" w:line="240" w:lineRule="auto"/>
        <w:jc w:val="center"/>
        <w:rPr>
          <w:rFonts w:ascii="Times New Roman" w:hAnsi="Times New Roman"/>
          <w:i w:val="1"/>
          <w:iCs w:val="1"/>
        </w:rPr>
      </w:pPr>
      <w:r w:rsidRPr="7868A244" w:rsidR="0054298D">
        <w:rPr>
          <w:rFonts w:ascii="Times New Roman" w:hAnsi="Times New Roman"/>
          <w:b w:val="1"/>
          <w:bCs w:val="1"/>
        </w:rPr>
        <w:t xml:space="preserve">dotyczy cyklu kształcenia </w:t>
      </w:r>
      <w:r w:rsidRPr="7868A244" w:rsidR="0054298D">
        <w:rPr>
          <w:rFonts w:ascii="Times New Roman" w:hAnsi="Times New Roman"/>
          <w:i w:val="1"/>
          <w:iCs w:val="1"/>
        </w:rPr>
        <w:t>2023/2024-</w:t>
      </w:r>
      <w:r w:rsidRPr="7868A244" w:rsidR="4AE65391">
        <w:rPr>
          <w:rFonts w:ascii="Times New Roman" w:hAnsi="Times New Roman"/>
          <w:i w:val="1"/>
          <w:iCs w:val="1"/>
        </w:rPr>
        <w:t>2024/2025</w:t>
      </w:r>
    </w:p>
    <w:p xmlns:wp14="http://schemas.microsoft.com/office/word/2010/wordml" w:rsidR="0054298D" w:rsidP="00447A5F" w:rsidRDefault="00447A5F" w14:paraId="2B53B1CB" wp14:textId="7777777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</w:t>
      </w:r>
      <w:r w:rsidRPr="00447A5F" w:rsidR="0054298D">
        <w:rPr>
          <w:rFonts w:ascii="Times New Roman" w:hAnsi="Times New Roman"/>
          <w:i/>
        </w:rPr>
        <w:t>(skrajne daty</w:t>
      </w:r>
      <w:r w:rsidRPr="00447A5F" w:rsidR="0054298D">
        <w:rPr>
          <w:rFonts w:ascii="Times New Roman" w:hAnsi="Times New Roman"/>
        </w:rPr>
        <w:t>)</w:t>
      </w:r>
    </w:p>
    <w:p xmlns:wp14="http://schemas.microsoft.com/office/word/2010/wordml" w:rsidRPr="00447A5F" w:rsidR="00447A5F" w:rsidP="00447A5F" w:rsidRDefault="00447A5F" w14:paraId="0A37501D" wp14:textId="77777777">
      <w:pPr>
        <w:spacing w:after="0" w:line="240" w:lineRule="auto"/>
        <w:jc w:val="center"/>
        <w:rPr>
          <w:rFonts w:ascii="Times New Roman" w:hAnsi="Times New Roman"/>
          <w:i/>
        </w:rPr>
      </w:pPr>
    </w:p>
    <w:p xmlns:wp14="http://schemas.microsoft.com/office/word/2010/wordml" w:rsidRPr="00447A5F" w:rsidR="00445970" w:rsidP="7868A244" w:rsidRDefault="0054298D" w14:paraId="684DE1AE" wp14:textId="097F9E7D">
      <w:pPr>
        <w:ind w:left="708"/>
        <w:rPr>
          <w:rFonts w:ascii="Times New Roman" w:hAnsi="Times New Roman"/>
        </w:rPr>
      </w:pPr>
      <w:r w:rsidRPr="00447A5F">
        <w:rPr>
          <w:rFonts w:ascii="Times New Roman" w:hAnsi="Times New Roman"/>
        </w:rPr>
        <w:tab/>
      </w:r>
      <w:r w:rsidRPr="00447A5F">
        <w:rPr>
          <w:rFonts w:ascii="Times New Roman" w:hAnsi="Times New Roman"/>
        </w:rPr>
        <w:tab/>
      </w:r>
      <w:r w:rsidRPr="00447A5F">
        <w:rPr>
          <w:rFonts w:ascii="Times New Roman" w:hAnsi="Times New Roman"/>
        </w:rPr>
        <w:tab/>
      </w:r>
      <w:r w:rsidRPr="00447A5F">
        <w:rPr>
          <w:rFonts w:ascii="Times New Roman" w:hAnsi="Times New Roman"/>
        </w:rPr>
        <w:tab/>
      </w:r>
      <w:r w:rsidRPr="00447A5F" w:rsidR="0054298D">
        <w:rPr>
          <w:rFonts w:ascii="Times New Roman" w:hAnsi="Times New Roman"/>
        </w:rPr>
        <w:t>Rok akademicki</w:t>
      </w:r>
      <w:r w:rsidRPr="00447A5F" w:rsidR="508BD772">
        <w:rPr>
          <w:rFonts w:ascii="Times New Roman" w:hAnsi="Times New Roman"/>
        </w:rPr>
        <w:t xml:space="preserve"> 2024/2025</w:t>
      </w:r>
    </w:p>
    <w:p xmlns:wp14="http://schemas.microsoft.com/office/word/2010/wordml" w:rsidRPr="00447A5F" w:rsidR="0085747A" w:rsidP="009C54AE" w:rsidRDefault="0085747A" w14:paraId="5DAB6C7B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447A5F" w:rsidR="0085747A" w:rsidP="009C54AE" w:rsidRDefault="0071620A" w14:paraId="0C6E7FD4" wp14:textId="77777777">
      <w:pPr>
        <w:pStyle w:val="Punktygwne"/>
        <w:spacing w:before="0" w:after="0"/>
        <w:rPr>
          <w:color w:val="0070C0"/>
          <w:szCs w:val="24"/>
        </w:rPr>
      </w:pPr>
      <w:r w:rsidRPr="00447A5F">
        <w:rPr>
          <w:szCs w:val="24"/>
        </w:rPr>
        <w:t xml:space="preserve">1. </w:t>
      </w:r>
      <w:r w:rsidRPr="00447A5F" w:rsidR="0085747A">
        <w:rPr>
          <w:szCs w:val="24"/>
        </w:rPr>
        <w:t xml:space="preserve">Podstawowe </w:t>
      </w:r>
      <w:r w:rsidRPr="00447A5F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447A5F" w:rsidR="0085747A" w:rsidTr="7868A244" w14:paraId="0C15F3D2" wp14:textId="77777777">
        <w:tc>
          <w:tcPr>
            <w:tcW w:w="2694" w:type="dxa"/>
            <w:tcMar/>
            <w:vAlign w:val="center"/>
          </w:tcPr>
          <w:p w:rsidRPr="00447A5F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447A5F" w:rsidR="0085747A" w:rsidP="000B5C6E" w:rsidRDefault="000B5C6E" w14:paraId="5FCE2203" wp14:textId="77777777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Prawo migracyjne</w:t>
            </w:r>
          </w:p>
        </w:tc>
      </w:tr>
      <w:tr xmlns:wp14="http://schemas.microsoft.com/office/word/2010/wordml" w:rsidRPr="00447A5F" w:rsidR="0085747A" w:rsidTr="7868A244" w14:paraId="211643FD" wp14:textId="77777777">
        <w:tc>
          <w:tcPr>
            <w:tcW w:w="2694" w:type="dxa"/>
            <w:tcMar/>
            <w:vAlign w:val="center"/>
          </w:tcPr>
          <w:p w:rsidRPr="00447A5F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Kod przedmiotu</w:t>
            </w:r>
            <w:r w:rsidRPr="00447A5F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47A5F" w:rsidR="0085747A" w:rsidP="009C54AE" w:rsidRDefault="000B5C6E" w14:paraId="45A3DC5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A2SO40</w:t>
            </w:r>
          </w:p>
        </w:tc>
      </w:tr>
      <w:tr xmlns:wp14="http://schemas.microsoft.com/office/word/2010/wordml" w:rsidRPr="00447A5F" w:rsidR="0085747A" w:rsidTr="7868A244" w14:paraId="5C0172EC" wp14:textId="77777777">
        <w:tc>
          <w:tcPr>
            <w:tcW w:w="2694" w:type="dxa"/>
            <w:tcMar/>
            <w:vAlign w:val="center"/>
          </w:tcPr>
          <w:p w:rsidRPr="00447A5F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</w:t>
            </w:r>
            <w:r w:rsidRPr="00447A5F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447A5F" w:rsidR="0085747A" w:rsidP="009C54AE" w:rsidRDefault="00DE1E01" w14:paraId="7E3E3000" wp14:textId="77777777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447A5F" w:rsidR="003E0601" w:rsidTr="7868A244" w14:paraId="3D796BD9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3E0601" w14:paraId="6CD2E7D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Zakład Prawa Międzynarodowego i Prawa Europejskiego</w:t>
            </w:r>
            <w:r w:rsidRPr="00447A5F" w:rsidR="003A6964">
              <w:rPr>
                <w:b w:val="0"/>
                <w:color w:val="auto"/>
                <w:sz w:val="22"/>
              </w:rPr>
              <w:t xml:space="preserve"> Instytut</w:t>
            </w:r>
            <w:r w:rsidRPr="00447A5F" w:rsidR="00DE1E01">
              <w:rPr>
                <w:b w:val="0"/>
                <w:color w:val="auto"/>
                <w:sz w:val="22"/>
              </w:rPr>
              <w:t xml:space="preserve"> Nauk Prawnych</w:t>
            </w:r>
          </w:p>
        </w:tc>
      </w:tr>
      <w:tr xmlns:wp14="http://schemas.microsoft.com/office/word/2010/wordml" w:rsidRPr="00447A5F" w:rsidR="003E0601" w:rsidTr="7868A244" w14:paraId="4E59D465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3E0601" w14:paraId="28C13AE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xmlns:wp14="http://schemas.microsoft.com/office/word/2010/wordml" w:rsidRPr="00447A5F" w:rsidR="003E0601" w:rsidTr="7868A244" w14:paraId="72A44507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3E0601" w14:paraId="75360FB8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Studia </w:t>
            </w:r>
            <w:r w:rsidRPr="00447A5F" w:rsidR="000B5C6E">
              <w:rPr>
                <w:b w:val="0"/>
                <w:color w:val="auto"/>
                <w:sz w:val="22"/>
              </w:rPr>
              <w:t>I</w:t>
            </w:r>
            <w:r w:rsidRPr="00447A5F">
              <w:rPr>
                <w:b w:val="0"/>
                <w:color w:val="auto"/>
                <w:sz w:val="22"/>
              </w:rPr>
              <w:t>I stopnia</w:t>
            </w:r>
          </w:p>
        </w:tc>
      </w:tr>
      <w:tr xmlns:wp14="http://schemas.microsoft.com/office/word/2010/wordml" w:rsidRPr="00447A5F" w:rsidR="003E0601" w:rsidTr="7868A244" w14:paraId="3A488BE5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0B5C6E" w:rsidRDefault="000B5C6E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 w:rsidRPr="00447A5F"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447A5F" w:rsidR="003E0601" w:rsidTr="7868A244" w14:paraId="18E4151E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99389A" w14:paraId="4CF4A1ED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Nies</w:t>
            </w:r>
            <w:r w:rsidRPr="00447A5F" w:rsidR="003E0601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447A5F" w:rsidR="003E0601" w:rsidTr="7868A244" w14:paraId="3CA2651D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3E0601" w14:paraId="36704B3A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Rok </w:t>
            </w:r>
            <w:r w:rsidRPr="00447A5F" w:rsidR="000B5C6E">
              <w:rPr>
                <w:b w:val="0"/>
                <w:sz w:val="22"/>
              </w:rPr>
              <w:t>I</w:t>
            </w:r>
            <w:r w:rsidRPr="00447A5F">
              <w:rPr>
                <w:b w:val="0"/>
                <w:sz w:val="22"/>
              </w:rPr>
              <w:t>I</w:t>
            </w:r>
            <w:r w:rsidRPr="00447A5F">
              <w:rPr>
                <w:b w:val="0"/>
                <w:color w:val="auto"/>
                <w:sz w:val="22"/>
              </w:rPr>
              <w:t xml:space="preserve">, semestr </w:t>
            </w:r>
            <w:r w:rsidRPr="00447A5F" w:rsidR="000B5C6E">
              <w:rPr>
                <w:b w:val="0"/>
                <w:color w:val="auto"/>
                <w:sz w:val="22"/>
              </w:rPr>
              <w:t>IV</w:t>
            </w:r>
          </w:p>
        </w:tc>
      </w:tr>
      <w:tr xmlns:wp14="http://schemas.microsoft.com/office/word/2010/wordml" w:rsidRPr="00447A5F" w:rsidR="003E0601" w:rsidTr="7868A244" w14:paraId="2724D578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0B5C6E" w:rsidRDefault="000B5C6E" w14:paraId="6FA8B534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Specjalnościowy</w:t>
            </w:r>
          </w:p>
        </w:tc>
      </w:tr>
      <w:tr xmlns:wp14="http://schemas.microsoft.com/office/word/2010/wordml" w:rsidRPr="00447A5F" w:rsidR="003E0601" w:rsidTr="7868A244" w14:paraId="69BFFEEB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3E0601" w:rsidRDefault="003E0601" w14:paraId="7F4CB6B3" wp14:textId="77777777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POLSKI</w:t>
            </w:r>
          </w:p>
        </w:tc>
      </w:tr>
      <w:tr xmlns:wp14="http://schemas.microsoft.com/office/word/2010/wordml" w:rsidRPr="00447A5F" w:rsidR="003E0601" w:rsidTr="7868A244" w14:paraId="208A630D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009D010D" w:rsidRDefault="009D010D" w14:paraId="66E190CB" wp14:textId="77777777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Dr hab. L. Brodowski</w:t>
            </w:r>
            <w:r w:rsidRPr="00447A5F" w:rsidR="002F11FB">
              <w:rPr>
                <w:b w:val="0"/>
                <w:sz w:val="22"/>
              </w:rPr>
              <w:t>, prof. UR</w:t>
            </w:r>
          </w:p>
        </w:tc>
      </w:tr>
      <w:tr xmlns:wp14="http://schemas.microsoft.com/office/word/2010/wordml" w:rsidRPr="00447A5F" w:rsidR="003E0601" w:rsidTr="7868A244" w14:paraId="601EC6E4" wp14:textId="77777777">
        <w:tc>
          <w:tcPr>
            <w:tcW w:w="2694" w:type="dxa"/>
            <w:tcMar/>
            <w:vAlign w:val="center"/>
          </w:tcPr>
          <w:p w:rsidRPr="00447A5F" w:rsidR="003E0601" w:rsidP="003E0601" w:rsidRDefault="003E0601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47A5F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47A5F" w:rsidR="003E0601" w:rsidP="7868A244" w:rsidRDefault="00447A5F" w14:paraId="6E04CA18" wp14:textId="530816A2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2"/>
                <w:szCs w:val="22"/>
              </w:rPr>
            </w:pPr>
            <w:r w:rsidRPr="7868A244" w:rsidR="00447A5F">
              <w:rPr>
                <w:b w:val="0"/>
                <w:bCs w:val="0"/>
                <w:sz w:val="22"/>
                <w:szCs w:val="22"/>
              </w:rPr>
              <w:t xml:space="preserve">Dr hab. Lidia Brodowski, prof. </w:t>
            </w:r>
            <w:r w:rsidRPr="7868A244" w:rsidR="00447A5F">
              <w:rPr>
                <w:b w:val="0"/>
                <w:bCs w:val="0"/>
                <w:sz w:val="22"/>
                <w:szCs w:val="22"/>
              </w:rPr>
              <w:t>UR,</w:t>
            </w:r>
            <w:r w:rsidRPr="7868A244" w:rsidR="00447A5F">
              <w:rPr>
                <w:b w:val="0"/>
                <w:bCs w:val="0"/>
                <w:sz w:val="22"/>
                <w:szCs w:val="22"/>
              </w:rPr>
              <w:t xml:space="preserve"> dr hab. Dagmara Kuźniar, prof. UR, dr Anna Marcisz-Dynia, dr Sabina Kubas, mgr Marek Podraza</w:t>
            </w:r>
          </w:p>
        </w:tc>
      </w:tr>
    </w:tbl>
    <w:p xmlns:wp14="http://schemas.microsoft.com/office/word/2010/wordml" w:rsidRPr="00447A5F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447A5F">
        <w:rPr>
          <w:sz w:val="24"/>
          <w:szCs w:val="24"/>
        </w:rPr>
        <w:t xml:space="preserve">* </w:t>
      </w:r>
      <w:r w:rsidRPr="00447A5F">
        <w:rPr>
          <w:i/>
          <w:sz w:val="24"/>
          <w:szCs w:val="24"/>
        </w:rPr>
        <w:t>-</w:t>
      </w:r>
      <w:r w:rsidRPr="00447A5F" w:rsidR="00B90885">
        <w:rPr>
          <w:b w:val="0"/>
          <w:i/>
          <w:sz w:val="24"/>
          <w:szCs w:val="24"/>
        </w:rPr>
        <w:t>opcjonalni</w:t>
      </w:r>
      <w:r w:rsidRPr="00447A5F" w:rsidR="00B90885">
        <w:rPr>
          <w:b w:val="0"/>
          <w:sz w:val="24"/>
          <w:szCs w:val="24"/>
        </w:rPr>
        <w:t>e,</w:t>
      </w:r>
      <w:r w:rsidRPr="00447A5F">
        <w:rPr>
          <w:i/>
          <w:sz w:val="24"/>
          <w:szCs w:val="24"/>
        </w:rPr>
        <w:t xml:space="preserve"> </w:t>
      </w:r>
      <w:r w:rsidRPr="00447A5F">
        <w:rPr>
          <w:b w:val="0"/>
          <w:i/>
          <w:sz w:val="24"/>
          <w:szCs w:val="24"/>
        </w:rPr>
        <w:t xml:space="preserve">zgodnie z ustaleniami </w:t>
      </w:r>
      <w:r w:rsidRPr="00447A5F" w:rsidR="00B90885">
        <w:rPr>
          <w:b w:val="0"/>
          <w:i/>
          <w:sz w:val="24"/>
          <w:szCs w:val="24"/>
        </w:rPr>
        <w:t>w Jednostce</w:t>
      </w:r>
    </w:p>
    <w:p xmlns:wp14="http://schemas.microsoft.com/office/word/2010/wordml" w:rsidRPr="00447A5F" w:rsidR="00923D7D" w:rsidP="009C54AE" w:rsidRDefault="00923D7D" w14:paraId="02EB378F" wp14:textId="77777777">
      <w:pPr>
        <w:pStyle w:val="Podpunkty"/>
        <w:ind w:left="0"/>
        <w:rPr>
          <w:sz w:val="24"/>
          <w:szCs w:val="24"/>
        </w:rPr>
      </w:pPr>
    </w:p>
    <w:p xmlns:wp14="http://schemas.microsoft.com/office/word/2010/wordml" w:rsidRPr="00447A5F" w:rsidR="0085747A" w:rsidP="009C54AE" w:rsidRDefault="0085747A" w14:paraId="7E0A0F74" wp14:textId="77777777">
      <w:pPr>
        <w:pStyle w:val="Podpunkty"/>
        <w:ind w:left="284"/>
        <w:rPr>
          <w:sz w:val="24"/>
          <w:szCs w:val="24"/>
        </w:rPr>
      </w:pPr>
      <w:r w:rsidRPr="00447A5F">
        <w:rPr>
          <w:sz w:val="24"/>
          <w:szCs w:val="24"/>
        </w:rPr>
        <w:t>1.</w:t>
      </w:r>
      <w:r w:rsidRPr="00447A5F" w:rsidR="00E22FBC">
        <w:rPr>
          <w:sz w:val="24"/>
          <w:szCs w:val="24"/>
        </w:rPr>
        <w:t>1</w:t>
      </w:r>
      <w:r w:rsidRPr="00447A5F">
        <w:rPr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447A5F" w:rsidR="00923D7D" w:rsidP="009C54AE" w:rsidRDefault="00923D7D" w14:paraId="6A05A809" wp14:textId="77777777">
      <w:pPr>
        <w:pStyle w:val="Podpunkty"/>
        <w:ind w:left="0"/>
        <w:rPr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447A5F" w:rsidR="00015B8F" w:rsidTr="7868A244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Semestr</w:t>
            </w:r>
          </w:p>
          <w:p w:rsidRPr="00447A5F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(</w:t>
            </w:r>
            <w:r w:rsidRPr="00447A5F" w:rsidR="00363F78">
              <w:rPr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</w:pPr>
            <w:r w:rsidR="5B7EF64C">
              <w:rPr/>
              <w:t>Wykł</w:t>
            </w:r>
            <w:r w:rsidR="5B7EF64C">
              <w:rPr/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</w:pPr>
            <w:r w:rsidR="5B7EF64C">
              <w:rPr/>
              <w:t>Konw</w:t>
            </w:r>
            <w:r w:rsidR="5B7EF64C">
              <w:rPr/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</w:pPr>
            <w:r w:rsidR="5B7EF64C">
              <w:rPr/>
              <w:t>Sem</w:t>
            </w:r>
            <w:r w:rsidR="5B7EF64C">
              <w:rPr/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</w:pPr>
            <w:r w:rsidR="5B7EF64C">
              <w:rPr/>
              <w:t>Prakt</w:t>
            </w:r>
            <w:r w:rsidR="5B7EF64C">
              <w:rPr/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47A5F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447A5F">
              <w:rPr>
                <w:b/>
                <w:szCs w:val="24"/>
              </w:rPr>
              <w:t>Liczba pkt</w:t>
            </w:r>
            <w:r w:rsidRPr="00447A5F" w:rsidR="00B90885">
              <w:rPr>
                <w:b/>
                <w:szCs w:val="24"/>
              </w:rPr>
              <w:t>.</w:t>
            </w:r>
            <w:r w:rsidRPr="00447A5F">
              <w:rPr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447A5F" w:rsidR="00015B8F" w:rsidTr="7868A244" w14:paraId="54AE8F39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3E0601" w14:paraId="13FABD8D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7868A244" w:rsidR="003E0601">
              <w:rPr>
                <w:sz w:val="24"/>
                <w:szCs w:val="24"/>
              </w:rPr>
              <w:t>I</w:t>
            </w:r>
            <w:r w:rsidRPr="7868A244" w:rsidR="5A648B85">
              <w:rPr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B5C6E" w14:paraId="33CFEC6B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7868A244" w:rsidR="5A648B85">
              <w:rPr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0D0B940D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0E27B00A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60061E4C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015B8F" w14:paraId="44EAFD9C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47A5F" w:rsidR="00015B8F" w:rsidP="7868A244" w:rsidRDefault="003E0601" w14:paraId="2598DEE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7868A244" w:rsidR="003E0601">
              <w:rPr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447A5F" w:rsidR="00923D7D" w:rsidP="009C54AE" w:rsidRDefault="00923D7D" w14:paraId="3461D779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447A5F" w:rsidR="00923D7D" w:rsidP="009C54AE" w:rsidRDefault="00923D7D" w14:paraId="3CF2D8B6" wp14:textId="77777777">
      <w:pPr>
        <w:pStyle w:val="Podpunkty"/>
        <w:rPr>
          <w:b w:val="0"/>
          <w:sz w:val="24"/>
          <w:szCs w:val="24"/>
          <w:lang w:eastAsia="en-US"/>
        </w:rPr>
      </w:pPr>
    </w:p>
    <w:p xmlns:wp14="http://schemas.microsoft.com/office/word/2010/wordml" w:rsidRPr="00447A5F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447A5F">
        <w:rPr>
          <w:smallCaps w:val="0"/>
          <w:szCs w:val="24"/>
        </w:rPr>
        <w:t>1.</w:t>
      </w:r>
      <w:r w:rsidRPr="00447A5F" w:rsidR="00E22FBC">
        <w:rPr>
          <w:smallCaps w:val="0"/>
          <w:szCs w:val="24"/>
        </w:rPr>
        <w:t>2</w:t>
      </w:r>
      <w:r w:rsidRPr="00447A5F" w:rsidR="00F83B28">
        <w:rPr>
          <w:smallCaps w:val="0"/>
          <w:szCs w:val="24"/>
        </w:rPr>
        <w:t>.</w:t>
      </w:r>
      <w:r w:rsidRPr="00447A5F" w:rsidR="00F83B28">
        <w:rPr>
          <w:smallCaps w:val="0"/>
          <w:szCs w:val="24"/>
        </w:rPr>
        <w:tab/>
      </w:r>
      <w:r w:rsidRPr="00447A5F">
        <w:rPr>
          <w:smallCaps w:val="0"/>
          <w:szCs w:val="24"/>
        </w:rPr>
        <w:t xml:space="preserve">Sposób realizacji zajęć  </w:t>
      </w:r>
    </w:p>
    <w:p xmlns:wp14="http://schemas.microsoft.com/office/word/2010/wordml" w:rsidRPr="00447A5F" w:rsidR="0085747A" w:rsidP="00F83B28" w:rsidRDefault="003E0601" w14:paraId="078CDEFA" wp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447A5F">
        <w:rPr>
          <w:b w:val="0"/>
          <w:smallCaps w:val="0"/>
          <w:szCs w:val="24"/>
        </w:rPr>
        <w:t>X</w:t>
      </w:r>
      <w:r w:rsidRPr="00447A5F" w:rsidR="0085747A">
        <w:rPr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447A5F" w:rsidR="0085747A" w:rsidP="00F83B28" w:rsidRDefault="002F11FB" w14:paraId="67326943" wp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447A5F">
        <w:rPr>
          <w:b w:val="0"/>
          <w:smallCaps w:val="0"/>
          <w:szCs w:val="24"/>
        </w:rPr>
        <w:t>X</w:t>
      </w:r>
      <w:r w:rsidRPr="00447A5F" w:rsidR="0085747A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447A5F" w:rsidR="0085747A" w:rsidP="009C54AE" w:rsidRDefault="0085747A" w14:paraId="0FB78278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447A5F" w:rsidR="00E22FBC" w:rsidP="7868A244" w:rsidRDefault="00E22FBC" w14:paraId="35295C78" wp14:textId="079D8207">
      <w:pPr>
        <w:pStyle w:val="Punktygwne"/>
        <w:tabs>
          <w:tab w:val="left" w:pos="709"/>
        </w:tabs>
        <w:spacing w:before="0" w:after="0"/>
        <w:ind w:left="709" w:hanging="425"/>
        <w:rPr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447A5F" w:rsidR="009C54AE" w:rsidP="009C54AE" w:rsidRDefault="009C54AE" w14:paraId="1FC39945" wp14:textId="77777777">
      <w:pPr>
        <w:pStyle w:val="Punktygwne"/>
        <w:spacing w:before="0" w:after="0"/>
        <w:rPr>
          <w:b w:val="0"/>
          <w:szCs w:val="24"/>
        </w:rPr>
      </w:pPr>
    </w:p>
    <w:p xmlns:wp14="http://schemas.microsoft.com/office/word/2010/wordml" w:rsidRPr="00447A5F" w:rsidR="003E0601" w:rsidP="003E0601" w:rsidRDefault="00447A5F" w14:paraId="493BC2A0" wp14:textId="77777777">
      <w:pPr>
        <w:spacing w:after="0" w:line="240" w:lineRule="auto"/>
        <w:jc w:val="both"/>
        <w:rPr>
          <w:rFonts w:ascii="Times New Roman" w:hAnsi="Times New Roman" w:eastAsia="Cambria"/>
        </w:rPr>
      </w:pPr>
      <w:r>
        <w:rPr>
          <w:rFonts w:ascii="Times New Roman" w:hAnsi="Times New Roman" w:eastAsia="Cambria"/>
        </w:rPr>
        <w:t>W</w:t>
      </w:r>
      <w:r w:rsidRPr="00447A5F" w:rsidR="003E0601">
        <w:rPr>
          <w:rFonts w:ascii="Times New Roman" w:hAnsi="Times New Roman" w:eastAsia="Cambria"/>
        </w:rPr>
        <w:t>ykład – egzamin</w:t>
      </w:r>
    </w:p>
    <w:p xmlns:wp14="http://schemas.microsoft.com/office/word/2010/wordml" w:rsidRPr="00447A5F" w:rsidR="003E0601" w:rsidP="003E0601" w:rsidRDefault="003E0601" w14:paraId="0562CB0E" wp14:textId="77777777">
      <w:pPr>
        <w:spacing w:after="0" w:line="240" w:lineRule="auto"/>
        <w:jc w:val="both"/>
        <w:rPr>
          <w:rFonts w:ascii="Times New Roman" w:hAnsi="Times New Roman" w:eastAsia="Cambria"/>
        </w:rPr>
      </w:pPr>
    </w:p>
    <w:p xmlns:wp14="http://schemas.microsoft.com/office/word/2010/wordml" w:rsidRPr="00447A5F" w:rsidR="00E960BB" w:rsidP="009C54AE" w:rsidRDefault="0085747A" w14:paraId="261BAAD1" wp14:textId="77777777">
      <w:pPr>
        <w:pStyle w:val="Punktygwne"/>
        <w:spacing w:before="0" w:after="0"/>
        <w:rPr>
          <w:szCs w:val="24"/>
        </w:rPr>
      </w:pPr>
      <w:r w:rsidR="0085747A">
        <w:rPr/>
        <w:t xml:space="preserve">2.Wymagania wstępne </w:t>
      </w:r>
    </w:p>
    <w:p w:rsidR="7868A244" w:rsidP="7868A244" w:rsidRDefault="7868A244" w14:paraId="15002AA3" w14:textId="6CDBA49B">
      <w:pPr>
        <w:pStyle w:val="Punktygwne"/>
        <w:spacing w:before="0" w:after="0"/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447A5F" w:rsidR="00D16BAE" w:rsidTr="7868A244" w14:paraId="56CB8F02" wp14:textId="77777777">
        <w:tc>
          <w:tcPr>
            <w:tcW w:w="9670" w:type="dxa"/>
            <w:tcMar/>
          </w:tcPr>
          <w:p w:rsidRPr="00447A5F" w:rsidR="00D16BAE" w:rsidP="7868A244" w:rsidRDefault="00D16BAE" w14:paraId="6D98A12B" wp14:textId="332780E8">
            <w:pPr>
              <w:pStyle w:val="Punktygwne"/>
              <w:spacing w:before="40" w:after="4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53A3643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Znajomość podstaw z zakresu prawa międzynarodowego publicznego</w:t>
            </w:r>
          </w:p>
        </w:tc>
      </w:tr>
    </w:tbl>
    <w:p xmlns:wp14="http://schemas.microsoft.com/office/word/2010/wordml" w:rsidRPr="00447A5F" w:rsidR="00153C41" w:rsidP="009C54AE" w:rsidRDefault="00153C41" w14:paraId="2946DB82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447A5F" w:rsidR="0085747A" w:rsidP="009C54AE" w:rsidRDefault="0071620A" w14:paraId="7DB6D4EE" wp14:textId="2ADBD80F">
      <w:pPr>
        <w:pStyle w:val="Punktygwne"/>
        <w:spacing w:before="0" w:after="0"/>
      </w:pPr>
      <w:r w:rsidR="0071620A">
        <w:rPr/>
        <w:t>3.</w:t>
      </w:r>
      <w:r w:rsidR="0085747A">
        <w:rPr/>
        <w:t xml:space="preserve"> 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xmlns:wp14="http://schemas.microsoft.com/office/word/2010/wordml" w:rsidRPr="00447A5F" w:rsidR="0085747A" w:rsidP="009C54AE" w:rsidRDefault="0085747A" w14:paraId="5997CC1D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447A5F" w:rsidR="0085747A" w:rsidP="003A6964" w:rsidRDefault="0071620A" w14:paraId="04643D83" wp14:textId="77777777">
      <w:pPr>
        <w:pStyle w:val="Podpunkty"/>
        <w:rPr>
          <w:sz w:val="24"/>
          <w:szCs w:val="24"/>
        </w:rPr>
      </w:pPr>
      <w:r w:rsidRPr="00447A5F">
        <w:rPr>
          <w:sz w:val="24"/>
          <w:szCs w:val="24"/>
        </w:rPr>
        <w:t xml:space="preserve">3.1 </w:t>
      </w:r>
      <w:r w:rsidRPr="00447A5F" w:rsidR="00C05F44">
        <w:rPr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0"/>
        <w:gridCol w:w="8958"/>
      </w:tblGrid>
      <w:tr xmlns:wp14="http://schemas.microsoft.com/office/word/2010/wordml" w:rsidRPr="00447A5F" w:rsidR="003E0601" w:rsidTr="7868A244" w14:paraId="25E9BCAB" wp14:textId="77777777">
        <w:tc>
          <w:tcPr>
            <w:tcW w:w="675" w:type="dxa"/>
            <w:tcMar/>
            <w:vAlign w:val="center"/>
          </w:tcPr>
          <w:p w:rsidRPr="00447A5F" w:rsidR="003E0601" w:rsidP="00F13881" w:rsidRDefault="003E0601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tcMar/>
            <w:vAlign w:val="center"/>
          </w:tcPr>
          <w:p w:rsidRPr="00447A5F" w:rsidR="003E0601" w:rsidP="001A14F6" w:rsidRDefault="001A14F6" w14:paraId="2BB61D43" wp14:textId="7777777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447A5F">
              <w:rPr>
                <w:b w:val="0"/>
                <w:bCs/>
                <w:szCs w:val="22"/>
              </w:rPr>
              <w:t xml:space="preserve">Zapoznanie z krajowymi i międzynarodowymi </w:t>
            </w:r>
            <w:r w:rsidRPr="00447A5F">
              <w:rPr>
                <w:b w:val="0"/>
                <w:szCs w:val="22"/>
              </w:rPr>
              <w:t>regulacjami określającymi zasady przemieszczania się</w:t>
            </w:r>
            <w:r w:rsidRPr="00447A5F" w:rsidR="0039061B">
              <w:rPr>
                <w:b w:val="0"/>
                <w:szCs w:val="22"/>
              </w:rPr>
              <w:t>.</w:t>
            </w:r>
          </w:p>
        </w:tc>
      </w:tr>
      <w:tr xmlns:wp14="http://schemas.microsoft.com/office/word/2010/wordml" w:rsidRPr="00447A5F" w:rsidR="003E0601" w:rsidTr="7868A244" w14:paraId="04A69A6A" wp14:textId="77777777">
        <w:tc>
          <w:tcPr>
            <w:tcW w:w="675" w:type="dxa"/>
            <w:tcMar/>
            <w:vAlign w:val="center"/>
          </w:tcPr>
          <w:p w:rsidRPr="00447A5F" w:rsidR="003E0601" w:rsidP="00F13881" w:rsidRDefault="003E0601" w14:paraId="4B1E5754" wp14:textId="77777777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447A5F">
              <w:rPr>
                <w:sz w:val="22"/>
                <w:szCs w:val="22"/>
              </w:rPr>
              <w:t xml:space="preserve"> C2</w:t>
            </w:r>
          </w:p>
        </w:tc>
        <w:tc>
          <w:tcPr>
            <w:tcW w:w="9103" w:type="dxa"/>
            <w:tcMar/>
            <w:vAlign w:val="center"/>
          </w:tcPr>
          <w:p w:rsidRPr="00447A5F" w:rsidR="003E0601" w:rsidP="7868A244" w:rsidRDefault="003E0601" w14:paraId="18701D52" wp14:textId="0E7E2AAD">
            <w:pPr>
              <w:pStyle w:val="Podpunkty"/>
              <w:spacing w:before="40" w:after="40"/>
              <w:ind w:left="0"/>
              <w:jc w:val="left"/>
              <w:rPr>
                <w:b w:val="0"/>
                <w:bCs w:val="0"/>
              </w:rPr>
            </w:pPr>
            <w:r w:rsidR="003E0601">
              <w:rPr>
                <w:b w:val="0"/>
                <w:bCs w:val="0"/>
              </w:rPr>
              <w:t xml:space="preserve">przedstawienie </w:t>
            </w:r>
            <w:r w:rsidR="559C920A">
              <w:rPr>
                <w:b w:val="0"/>
                <w:bCs w:val="0"/>
              </w:rPr>
              <w:t>zjawiska migracji</w:t>
            </w:r>
            <w:r w:rsidR="003E0601">
              <w:rPr>
                <w:b w:val="0"/>
                <w:bCs w:val="0"/>
              </w:rPr>
              <w:t xml:space="preserve"> we współczesnym </w:t>
            </w:r>
            <w:r w:rsidR="003E0601">
              <w:rPr>
                <w:b w:val="0"/>
                <w:bCs w:val="0"/>
              </w:rPr>
              <w:t>świecie</w:t>
            </w:r>
            <w:r w:rsidR="2FCAD0C5">
              <w:rPr>
                <w:b w:val="0"/>
                <w:bCs w:val="0"/>
              </w:rPr>
              <w:t>.</w:t>
            </w:r>
          </w:p>
        </w:tc>
      </w:tr>
      <w:tr xmlns:wp14="http://schemas.microsoft.com/office/word/2010/wordml" w:rsidRPr="00447A5F" w:rsidR="003E0601" w:rsidTr="7868A244" w14:paraId="5E33CA8D" wp14:textId="77777777">
        <w:tc>
          <w:tcPr>
            <w:tcW w:w="675" w:type="dxa"/>
            <w:tcMar/>
            <w:vAlign w:val="center"/>
          </w:tcPr>
          <w:p w:rsidRPr="00447A5F" w:rsidR="003E0601" w:rsidP="00F13881" w:rsidRDefault="003E0601" w14:paraId="53C0B3C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>C3</w:t>
            </w:r>
          </w:p>
        </w:tc>
        <w:tc>
          <w:tcPr>
            <w:tcW w:w="9103" w:type="dxa"/>
            <w:tcMar/>
            <w:vAlign w:val="center"/>
          </w:tcPr>
          <w:p w:rsidRPr="00447A5F" w:rsidR="003E0601" w:rsidP="001A14F6" w:rsidRDefault="003E0601" w14:paraId="4B63B5CD" wp14:textId="7777777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przedstawienie </w:t>
            </w:r>
            <w:r w:rsidRPr="00447A5F" w:rsidR="001A14F6">
              <w:rPr>
                <w:b w:val="0"/>
                <w:szCs w:val="22"/>
              </w:rPr>
              <w:t xml:space="preserve">warunków wjazdu i pobytu na terytorium określonego państwa, praw przysługujących cudzoziemcowi w świetle dokumentów prawnomiędzynarodowych i krajowych. </w:t>
            </w:r>
          </w:p>
        </w:tc>
      </w:tr>
      <w:tr xmlns:wp14="http://schemas.microsoft.com/office/word/2010/wordml" w:rsidRPr="00447A5F" w:rsidR="003E0601" w:rsidTr="7868A244" w14:paraId="46E0E6CB" wp14:textId="77777777">
        <w:tc>
          <w:tcPr>
            <w:tcW w:w="675" w:type="dxa"/>
            <w:tcMar/>
            <w:vAlign w:val="center"/>
          </w:tcPr>
          <w:p w:rsidRPr="00447A5F" w:rsidR="003E0601" w:rsidP="00F13881" w:rsidRDefault="003E0601" w14:paraId="7C12F91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>C4</w:t>
            </w:r>
          </w:p>
        </w:tc>
        <w:tc>
          <w:tcPr>
            <w:tcW w:w="9103" w:type="dxa"/>
            <w:tcMar/>
            <w:vAlign w:val="center"/>
          </w:tcPr>
          <w:p w:rsidRPr="00447A5F" w:rsidR="003E0601" w:rsidP="001A14F6" w:rsidRDefault="003E0601" w14:paraId="3173EC99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analiza </w:t>
            </w:r>
            <w:r w:rsidRPr="00447A5F" w:rsidR="001A14F6">
              <w:rPr>
                <w:b w:val="0"/>
                <w:szCs w:val="22"/>
              </w:rPr>
              <w:t>form udzielania ochrony cudzoziemcom</w:t>
            </w:r>
            <w:r w:rsidRPr="00447A5F" w:rsidR="0039061B">
              <w:rPr>
                <w:b w:val="0"/>
                <w:szCs w:val="22"/>
              </w:rPr>
              <w:t>.</w:t>
            </w:r>
          </w:p>
        </w:tc>
      </w:tr>
    </w:tbl>
    <w:p xmlns:wp14="http://schemas.microsoft.com/office/word/2010/wordml" w:rsidRPr="00447A5F" w:rsidR="00F83B28" w:rsidP="009C54AE" w:rsidRDefault="00F83B28" w14:paraId="110FFD37" wp14:textId="77777777">
      <w:pPr>
        <w:pStyle w:val="Podpunkty"/>
        <w:rPr>
          <w:b w:val="0"/>
          <w:i/>
          <w:sz w:val="24"/>
          <w:szCs w:val="24"/>
        </w:rPr>
      </w:pPr>
    </w:p>
    <w:p xmlns:wp14="http://schemas.microsoft.com/office/word/2010/wordml" w:rsidRPr="00447A5F" w:rsidR="0085747A" w:rsidP="009C54AE" w:rsidRDefault="0085747A" w14:paraId="6B699379" wp14:textId="77777777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xmlns:wp14="http://schemas.microsoft.com/office/word/2010/wordml" w:rsidRPr="00447A5F" w:rsidR="001D7B54" w:rsidP="003A6964" w:rsidRDefault="009F4610" w14:paraId="47F42425" wp14:textId="7777777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 xml:space="preserve">3.2 </w:t>
      </w:r>
      <w:r w:rsidRPr="00447A5F" w:rsidR="001D7B54">
        <w:rPr>
          <w:rFonts w:ascii="Times New Roman" w:hAnsi="Times New Roman"/>
          <w:b/>
          <w:sz w:val="24"/>
          <w:szCs w:val="24"/>
        </w:rPr>
        <w:t xml:space="preserve">Efekty </w:t>
      </w:r>
      <w:r w:rsidRPr="00447A5F" w:rsidR="00C05F44">
        <w:rPr>
          <w:rFonts w:ascii="Times New Roman" w:hAnsi="Times New Roman"/>
          <w:b/>
          <w:sz w:val="24"/>
          <w:szCs w:val="24"/>
        </w:rPr>
        <w:t xml:space="preserve">uczenia się </w:t>
      </w:r>
      <w:r w:rsidRPr="00447A5F" w:rsidR="001D7B54">
        <w:rPr>
          <w:rFonts w:ascii="Times New Roman" w:hAnsi="Times New Roman"/>
          <w:b/>
          <w:sz w:val="24"/>
          <w:szCs w:val="24"/>
        </w:rPr>
        <w:t>dla przedmiotu</w:t>
      </w:r>
      <w:r w:rsidRPr="00447A5F" w:rsidR="0044597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447A5F" w:rsidR="001D7B54" w:rsidP="009C54AE" w:rsidRDefault="001D7B54" w14:paraId="3FE9F23F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xmlns:wp14="http://schemas.microsoft.com/office/word/2010/wordml" w:rsidRPr="00447A5F" w:rsidR="0054298D" w:rsidTr="7868A244" w14:paraId="305B2439" wp14:textId="77777777">
        <w:tc>
          <w:tcPr>
            <w:tcW w:w="1701" w:type="dxa"/>
            <w:tcMar/>
          </w:tcPr>
          <w:p w:rsidRPr="00447A5F" w:rsidR="0054298D" w:rsidP="7868A244" w:rsidRDefault="0054298D" w14:paraId="3F7C574A" wp14:textId="6602998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0054298D">
              <w:rPr>
                <w:caps w:val="0"/>
                <w:smallCaps w:val="0"/>
                <w:sz w:val="22"/>
                <w:szCs w:val="22"/>
              </w:rPr>
              <w:t>EK</w:t>
            </w: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(efekt</w:t>
            </w: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uczenia się)</w:t>
            </w:r>
          </w:p>
          <w:p w:rsidRPr="00447A5F" w:rsidR="0054298D" w:rsidP="00D839B2" w:rsidRDefault="0054298D" w14:paraId="1F72F646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  <w:tcMar/>
          </w:tcPr>
          <w:p w:rsidRPr="00447A5F" w:rsidR="0054298D" w:rsidP="7868A244" w:rsidRDefault="0054298D" w14:paraId="4275A3CC" wp14:textId="71AC94A0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Mar/>
          </w:tcPr>
          <w:p w:rsidRPr="00447A5F" w:rsidR="0054298D" w:rsidP="7868A244" w:rsidRDefault="0054298D" w14:paraId="2604385B" wp14:textId="1357FEF6">
            <w:pPr>
              <w:pStyle w:val="Punktygwne"/>
              <w:spacing w:before="0" w:after="0"/>
              <w:rPr>
                <w:caps w:val="0"/>
                <w:smallCaps w:val="0"/>
                <w:sz w:val="22"/>
                <w:szCs w:val="22"/>
              </w:rPr>
            </w:pP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Odniesienie do </w:t>
            </w: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efektów  kierunkowych</w:t>
            </w:r>
            <w:r w:rsidRPr="7868A244" w:rsidR="0054298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447A5F" w:rsidR="0054298D" w:rsidTr="7868A244" w14:paraId="02087625" wp14:textId="77777777">
        <w:tc>
          <w:tcPr>
            <w:tcW w:w="1701" w:type="dxa"/>
            <w:tcMar/>
          </w:tcPr>
          <w:p w:rsidRPr="00447A5F" w:rsidR="0054298D" w:rsidP="00D839B2" w:rsidRDefault="0054298D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3FD7D5F5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definiuje podstawowe pojęcia prawa migracyjnego.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7800619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K_W01,</w:t>
            </w:r>
          </w:p>
        </w:tc>
      </w:tr>
      <w:tr xmlns:wp14="http://schemas.microsoft.com/office/word/2010/wordml" w:rsidRPr="00447A5F" w:rsidR="0054298D" w:rsidTr="7868A244" w14:paraId="619EC640" wp14:textId="77777777">
        <w:tc>
          <w:tcPr>
            <w:tcW w:w="1701" w:type="dxa"/>
            <w:tcMar/>
          </w:tcPr>
          <w:p w:rsidRPr="00447A5F" w:rsidR="0054298D" w:rsidP="00D839B2" w:rsidRDefault="0054298D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25CBA117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dysponuje pogłębioną wiedzą o relacjach między organami międzynarodowymi oraz relacjach między nimi a jednostką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3FB2513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K_W03</w:t>
            </w:r>
          </w:p>
        </w:tc>
      </w:tr>
      <w:tr xmlns:wp14="http://schemas.microsoft.com/office/word/2010/wordml" w:rsidRPr="00447A5F" w:rsidR="0054298D" w:rsidTr="7868A244" w14:paraId="019DE19C" wp14:textId="77777777">
        <w:tc>
          <w:tcPr>
            <w:tcW w:w="1701" w:type="dxa"/>
            <w:tcMar/>
          </w:tcPr>
          <w:p w:rsidRPr="00447A5F" w:rsidR="0054298D" w:rsidP="00D839B2" w:rsidRDefault="0054298D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75569224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Posiada rozszerzoną wiedzę o roli człowieka, jego cechach i aktywności w sferze międzynarodowej oraz jako twórcy kultury i podmiotu konstytuującego struktury społeczne i zasady ich funkcjonowania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01A75E0E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K_W04</w:t>
            </w:r>
          </w:p>
        </w:tc>
      </w:tr>
      <w:tr xmlns:wp14="http://schemas.microsoft.com/office/word/2010/wordml" w:rsidRPr="00447A5F" w:rsidR="0054298D" w:rsidTr="7868A244" w14:paraId="6E2C8B21" wp14:textId="77777777">
        <w:tc>
          <w:tcPr>
            <w:tcW w:w="1701" w:type="dxa"/>
            <w:tcMar/>
          </w:tcPr>
          <w:p w:rsidRPr="00447A5F" w:rsidR="0054298D" w:rsidP="00D839B2" w:rsidRDefault="0054298D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7DAEE3CA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wyjaśnia procesy migracji międzynarodowych zachodzących na świecie, w Europie i Polsce, ich przyczynę, konsekwencje i uwarunkowania.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4EBD627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K_U03,</w:t>
            </w:r>
          </w:p>
        </w:tc>
      </w:tr>
      <w:tr xmlns:wp14="http://schemas.microsoft.com/office/word/2010/wordml" w:rsidRPr="00447A5F" w:rsidR="0054298D" w:rsidTr="7868A244" w14:paraId="20A79F07" wp14:textId="77777777">
        <w:tc>
          <w:tcPr>
            <w:tcW w:w="1701" w:type="dxa"/>
            <w:tcMar/>
          </w:tcPr>
          <w:p w:rsidRPr="00447A5F" w:rsidR="0054298D" w:rsidP="00D839B2" w:rsidRDefault="0054298D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3E0DD242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charakteryzuje główne zmiany w zakresie współczesnych migracji międzynarodowych; przedstawia ich przyczyny, konsekwencje i uwarunkowania.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69B1EE0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K_U03,</w:t>
            </w:r>
          </w:p>
        </w:tc>
      </w:tr>
      <w:tr xmlns:wp14="http://schemas.microsoft.com/office/word/2010/wordml" w:rsidRPr="00447A5F" w:rsidR="0054298D" w:rsidTr="7868A244" w14:paraId="72124C4E" wp14:textId="77777777">
        <w:tc>
          <w:tcPr>
            <w:tcW w:w="1701" w:type="dxa"/>
            <w:tcMar/>
          </w:tcPr>
          <w:p w:rsidRPr="00447A5F" w:rsidR="0054298D" w:rsidP="00D839B2" w:rsidRDefault="0054298D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18F8FF36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poddaje krytyce działania podmiotów prawa międzynarodowego w zakresie polityki migracyjnej.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64C88C2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K_U06,</w:t>
            </w:r>
          </w:p>
          <w:p w:rsidRPr="00447A5F" w:rsidR="0054298D" w:rsidP="00D839B2" w:rsidRDefault="0054298D" w14:paraId="08CE6F9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447A5F" w:rsidR="0054298D" w:rsidTr="7868A244" w14:paraId="7D7C2E20" wp14:textId="77777777">
        <w:tc>
          <w:tcPr>
            <w:tcW w:w="1701" w:type="dxa"/>
            <w:tcMar/>
          </w:tcPr>
          <w:p w:rsidRPr="00447A5F" w:rsidR="0054298D" w:rsidP="00D839B2" w:rsidRDefault="0054298D" w14:paraId="55CE86D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3F455153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podejmuje się analizy głównych problemów i wyzwań migracyjnych na początku XXI w różnych regionach świata i państwach.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096C8C7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K_K02,</w:t>
            </w:r>
          </w:p>
        </w:tc>
      </w:tr>
      <w:tr xmlns:wp14="http://schemas.microsoft.com/office/word/2010/wordml" w:rsidRPr="00447A5F" w:rsidR="0054298D" w:rsidTr="7868A244" w14:paraId="157D5112" wp14:textId="77777777">
        <w:tc>
          <w:tcPr>
            <w:tcW w:w="1701" w:type="dxa"/>
            <w:tcMar/>
          </w:tcPr>
          <w:p w:rsidRPr="00447A5F" w:rsidR="0054298D" w:rsidP="00D839B2" w:rsidRDefault="0054298D" w14:paraId="30AC254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  <w:tcMar/>
          </w:tcPr>
          <w:p w:rsidRPr="00447A5F" w:rsidR="0054298D" w:rsidP="00D839B2" w:rsidRDefault="0054298D" w14:paraId="63D37148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wykazuje odpowiedzialność za własne przygotowanie do pracy, podejmowane decyzje, działania i ich skutki;</w:t>
            </w:r>
          </w:p>
        </w:tc>
        <w:tc>
          <w:tcPr>
            <w:tcW w:w="1873" w:type="dxa"/>
            <w:tcMar/>
          </w:tcPr>
          <w:p w:rsidRPr="00447A5F" w:rsidR="0054298D" w:rsidP="00D839B2" w:rsidRDefault="0054298D" w14:paraId="69B49A1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K_K05</w:t>
            </w:r>
          </w:p>
        </w:tc>
      </w:tr>
    </w:tbl>
    <w:p xmlns:wp14="http://schemas.microsoft.com/office/word/2010/wordml" w:rsidRPr="00447A5F" w:rsidR="0085747A" w:rsidP="009C54AE" w:rsidRDefault="0085747A" w14:paraId="61CDCEAD" wp14:textId="77777777">
      <w:pPr>
        <w:pStyle w:val="Punktygwne"/>
        <w:spacing w:before="0" w:after="0"/>
        <w:rPr>
          <w:b w:val="0"/>
          <w:szCs w:val="24"/>
        </w:rPr>
      </w:pPr>
    </w:p>
    <w:p xmlns:wp14="http://schemas.microsoft.com/office/word/2010/wordml" w:rsidRPr="00447A5F" w:rsidR="0099389A" w:rsidP="009C54AE" w:rsidRDefault="0099389A" w14:paraId="23DE523C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447A5F" w:rsidR="0099389A" w:rsidP="009C54AE" w:rsidRDefault="0099389A" w14:paraId="52E56223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447A5F" w:rsidR="0099389A" w:rsidP="009C54AE" w:rsidRDefault="0099389A" w14:paraId="07547A01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447A5F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>3.3</w:t>
      </w:r>
      <w:r w:rsidRPr="00447A5F" w:rsidR="001D7B54">
        <w:rPr>
          <w:rFonts w:ascii="Times New Roman" w:hAnsi="Times New Roman"/>
          <w:b/>
          <w:sz w:val="24"/>
          <w:szCs w:val="24"/>
        </w:rPr>
        <w:t xml:space="preserve"> </w:t>
      </w:r>
      <w:r w:rsidRPr="00447A5F" w:rsidR="0085747A">
        <w:rPr>
          <w:rFonts w:ascii="Times New Roman" w:hAnsi="Times New Roman"/>
          <w:b/>
          <w:sz w:val="24"/>
          <w:szCs w:val="24"/>
        </w:rPr>
        <w:t>T</w:t>
      </w:r>
      <w:r w:rsidRPr="00447A5F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  <w:r w:rsidRPr="00447A5F" w:rsidR="007327BD">
        <w:rPr>
          <w:rFonts w:ascii="Times New Roman" w:hAnsi="Times New Roman"/>
          <w:sz w:val="24"/>
          <w:szCs w:val="24"/>
        </w:rPr>
        <w:t xml:space="preserve">  </w:t>
      </w:r>
    </w:p>
    <w:p xmlns:wp14="http://schemas.microsoft.com/office/word/2010/wordml" w:rsidRPr="00447A5F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22"/>
      </w:tblGrid>
      <w:tr xmlns:wp14="http://schemas.microsoft.com/office/word/2010/wordml" w:rsidRPr="00447A5F" w:rsidR="00D16BAE" w:rsidTr="00D16BAE" w14:paraId="587EA2A8" wp14:textId="77777777">
        <w:tc>
          <w:tcPr>
            <w:tcW w:w="8222" w:type="dxa"/>
          </w:tcPr>
          <w:p w:rsidRPr="00447A5F" w:rsidR="00D16BAE" w:rsidP="00F13881" w:rsidRDefault="00D16BAE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447A5F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447A5F" w:rsidR="00D16BAE" w:rsidTr="00D16BAE" w14:paraId="2AD0F484" wp14:textId="77777777">
        <w:trPr>
          <w:trHeight w:val="284"/>
        </w:trPr>
        <w:tc>
          <w:tcPr>
            <w:tcW w:w="8222" w:type="dxa"/>
          </w:tcPr>
          <w:p w:rsidRPr="00447A5F" w:rsidR="00D16BAE" w:rsidP="00A1337D" w:rsidRDefault="00D16BAE" w14:paraId="5E8DE110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Podstawowe zagadnienia prawa migracyjnego</w:t>
            </w:r>
          </w:p>
        </w:tc>
      </w:tr>
      <w:tr xmlns:wp14="http://schemas.microsoft.com/office/word/2010/wordml" w:rsidRPr="00447A5F" w:rsidR="00D16BAE" w:rsidTr="00D16BAE" w14:paraId="2F419B55" wp14:textId="77777777">
        <w:trPr>
          <w:trHeight w:val="260"/>
        </w:trPr>
        <w:tc>
          <w:tcPr>
            <w:tcW w:w="8222" w:type="dxa"/>
          </w:tcPr>
          <w:p w:rsidRPr="00447A5F" w:rsidR="00D16BAE" w:rsidP="00556434" w:rsidRDefault="00D16BAE" w14:paraId="059F6389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Pojęcie i klasyfikacja migracji ludności </w:t>
            </w:r>
          </w:p>
        </w:tc>
      </w:tr>
      <w:tr xmlns:wp14="http://schemas.microsoft.com/office/word/2010/wordml" w:rsidRPr="00447A5F" w:rsidR="00D16BAE" w:rsidTr="00D16BAE" w14:paraId="1194EA63" wp14:textId="77777777">
        <w:trPr>
          <w:trHeight w:val="225"/>
        </w:trPr>
        <w:tc>
          <w:tcPr>
            <w:tcW w:w="8222" w:type="dxa"/>
          </w:tcPr>
          <w:p w:rsidRPr="00447A5F" w:rsidR="00D16BAE" w:rsidP="00F13881" w:rsidRDefault="00D16BAE" w14:paraId="1A73228B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Źródła prawa migracyjnego</w:t>
            </w:r>
          </w:p>
        </w:tc>
      </w:tr>
      <w:tr xmlns:wp14="http://schemas.microsoft.com/office/word/2010/wordml" w:rsidRPr="00447A5F" w:rsidR="00D16BAE" w:rsidTr="00D16BAE" w14:paraId="241D06D6" wp14:textId="77777777">
        <w:trPr>
          <w:trHeight w:val="525"/>
        </w:trPr>
        <w:tc>
          <w:tcPr>
            <w:tcW w:w="8222" w:type="dxa"/>
          </w:tcPr>
          <w:p w:rsidRPr="00447A5F" w:rsidR="00D16BAE" w:rsidP="00A1337D" w:rsidRDefault="00D16BAE" w14:paraId="19F17144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Charakterystyka procesów migracyjnych we współczesnym świecie</w:t>
            </w:r>
          </w:p>
        </w:tc>
      </w:tr>
      <w:tr xmlns:wp14="http://schemas.microsoft.com/office/word/2010/wordml" w:rsidRPr="00447A5F" w:rsidR="00D16BAE" w:rsidTr="00D16BAE" w14:paraId="2C631591" wp14:textId="77777777">
        <w:trPr>
          <w:trHeight w:val="300"/>
        </w:trPr>
        <w:tc>
          <w:tcPr>
            <w:tcW w:w="8222" w:type="dxa"/>
          </w:tcPr>
          <w:p w:rsidRPr="00447A5F" w:rsidR="00D16BAE" w:rsidP="00F13881" w:rsidRDefault="00D16BAE" w14:paraId="6DB7459A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Status prawny cudzoziemców </w:t>
            </w:r>
          </w:p>
        </w:tc>
      </w:tr>
      <w:tr xmlns:wp14="http://schemas.microsoft.com/office/word/2010/wordml" w:rsidRPr="00447A5F" w:rsidR="00D16BAE" w:rsidTr="00D16BAE" w14:paraId="1A111278" wp14:textId="77777777">
        <w:trPr>
          <w:trHeight w:val="240"/>
        </w:trPr>
        <w:tc>
          <w:tcPr>
            <w:tcW w:w="8222" w:type="dxa"/>
          </w:tcPr>
          <w:p w:rsidRPr="00447A5F" w:rsidR="00D16BAE" w:rsidP="00F13881" w:rsidRDefault="00D16BAE" w14:paraId="1123A95E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Formy ochrony międzynarodowej </w:t>
            </w:r>
          </w:p>
        </w:tc>
      </w:tr>
      <w:tr xmlns:wp14="http://schemas.microsoft.com/office/word/2010/wordml" w:rsidRPr="00447A5F" w:rsidR="00D16BAE" w:rsidTr="00D16BAE" w14:paraId="2B62B33C" wp14:textId="77777777">
        <w:trPr>
          <w:trHeight w:val="285"/>
        </w:trPr>
        <w:tc>
          <w:tcPr>
            <w:tcW w:w="8222" w:type="dxa"/>
          </w:tcPr>
          <w:p w:rsidRPr="00447A5F" w:rsidR="00D16BAE" w:rsidP="00F13881" w:rsidRDefault="00D16BAE" w14:paraId="516519E9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Polityka migracyjna wybranych państw Europy</w:t>
            </w:r>
          </w:p>
        </w:tc>
      </w:tr>
    </w:tbl>
    <w:p xmlns:wp14="http://schemas.microsoft.com/office/word/2010/wordml" w:rsidRPr="00447A5F" w:rsidR="00675843" w:rsidP="009C54AE" w:rsidRDefault="00675843" w14:paraId="5043CB0F" wp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447A5F" w:rsidR="0085747A" w:rsidP="009C54AE" w:rsidRDefault="0085747A" w14:paraId="07459315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447A5F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Pr="00447A5F" w:rsidR="009F4610">
        <w:rPr>
          <w:rFonts w:ascii="Times New Roman" w:hAnsi="Times New Roman"/>
          <w:sz w:val="24"/>
          <w:szCs w:val="24"/>
        </w:rPr>
        <w:t xml:space="preserve">, </w:t>
      </w:r>
      <w:r w:rsidRPr="00447A5F">
        <w:rPr>
          <w:rFonts w:ascii="Times New Roman" w:hAnsi="Times New Roman"/>
          <w:sz w:val="24"/>
          <w:szCs w:val="24"/>
        </w:rPr>
        <w:t xml:space="preserve">zajęć praktycznych </w:t>
      </w:r>
    </w:p>
    <w:p xmlns:wp14="http://schemas.microsoft.com/office/word/2010/wordml" w:rsidRPr="00447A5F" w:rsidR="0085747A" w:rsidP="009C54AE" w:rsidRDefault="0085747A" w14:paraId="6537F28F" wp14:textId="77777777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21"/>
        <w:gridCol w:w="1609"/>
      </w:tblGrid>
      <w:tr xmlns:wp14="http://schemas.microsoft.com/office/word/2010/wordml" w:rsidRPr="00447A5F" w:rsidR="003E0601" w:rsidTr="7868A244" w14:paraId="55225495" wp14:textId="77777777">
        <w:tc>
          <w:tcPr>
            <w:tcW w:w="6521" w:type="dxa"/>
            <w:tcMar/>
          </w:tcPr>
          <w:p w:rsidRPr="00447A5F" w:rsidR="003E0601" w:rsidP="00F13881" w:rsidRDefault="003E0601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447A5F">
              <w:rPr>
                <w:rFonts w:ascii="Times New Roman" w:hAnsi="Times New Roman"/>
              </w:rPr>
              <w:t>Treści merytoryczne</w:t>
            </w:r>
          </w:p>
        </w:tc>
        <w:tc>
          <w:tcPr>
            <w:tcW w:w="1609" w:type="dxa"/>
            <w:tcMar/>
          </w:tcPr>
          <w:p w:rsidRPr="00447A5F" w:rsidR="003E0601" w:rsidP="00F13881" w:rsidRDefault="003E0601" w14:paraId="6DFB9E20" wp14:textId="3979861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7868A244" w:rsidR="0DDAE0D8">
              <w:rPr>
                <w:rFonts w:ascii="Times New Roman" w:hAnsi="Times New Roman"/>
              </w:rPr>
              <w:t>Nie dotyczy</w:t>
            </w:r>
          </w:p>
        </w:tc>
      </w:tr>
    </w:tbl>
    <w:p xmlns:wp14="http://schemas.microsoft.com/office/word/2010/wordml" w:rsidRPr="00447A5F" w:rsidR="003E0601" w:rsidP="003E0601" w:rsidRDefault="003E0601" w14:paraId="70DF9E56" wp14:textId="77777777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xmlns:wp14="http://schemas.microsoft.com/office/word/2010/wordml" w:rsidRPr="00447A5F" w:rsidR="0085747A" w:rsidP="009C54AE" w:rsidRDefault="0085747A" w14:paraId="44E871BC" wp14:textId="77777777">
      <w:pPr>
        <w:pStyle w:val="Punktygwne"/>
        <w:spacing w:before="0" w:after="0"/>
        <w:rPr>
          <w:b w:val="0"/>
          <w:szCs w:val="24"/>
        </w:rPr>
      </w:pPr>
    </w:p>
    <w:p xmlns:wp14="http://schemas.microsoft.com/office/word/2010/wordml" w:rsidRPr="00447A5F" w:rsidR="0085747A" w:rsidP="009C54AE" w:rsidRDefault="009F4610" w14:paraId="61F0D56C" wp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447A5F">
        <w:rPr>
          <w:smallCaps w:val="0"/>
          <w:szCs w:val="24"/>
        </w:rPr>
        <w:t>3.4 Metody dydaktyczne</w:t>
      </w:r>
      <w:r w:rsidRPr="00447A5F">
        <w:rPr>
          <w:b w:val="0"/>
          <w:smallCaps w:val="0"/>
          <w:szCs w:val="24"/>
        </w:rPr>
        <w:t xml:space="preserve"> </w:t>
      </w:r>
    </w:p>
    <w:p xmlns:wp14="http://schemas.microsoft.com/office/word/2010/wordml" w:rsidRPr="00447A5F" w:rsidR="0085747A" w:rsidP="009C54AE" w:rsidRDefault="0085747A" w14:paraId="144A5D23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447A5F" w:rsidR="003E0601" w:rsidP="0099389A" w:rsidRDefault="003E0601" w14:paraId="4E18B618" wp14:textId="77777777">
      <w:pPr>
        <w:pStyle w:val="Punktygwne"/>
        <w:spacing w:before="0" w:after="0"/>
        <w:ind w:firstLine="426"/>
        <w:rPr>
          <w:b w:val="0"/>
          <w:i/>
          <w:smallCaps w:val="0"/>
          <w:sz w:val="22"/>
        </w:rPr>
      </w:pPr>
      <w:r w:rsidRPr="00447A5F">
        <w:rPr>
          <w:b w:val="0"/>
          <w:smallCaps w:val="0"/>
          <w:sz w:val="22"/>
        </w:rPr>
        <w:t xml:space="preserve">Wykład informacyjny, wykład problemowy, </w:t>
      </w:r>
      <w:r w:rsidRPr="00447A5F" w:rsidR="003A6964">
        <w:rPr>
          <w:b w:val="0"/>
          <w:smallCaps w:val="0"/>
          <w:sz w:val="22"/>
        </w:rPr>
        <w:t>metody kształcenia na odległość</w:t>
      </w:r>
    </w:p>
    <w:p xmlns:wp14="http://schemas.microsoft.com/office/word/2010/wordml" w:rsidRPr="00447A5F" w:rsidR="00E960BB" w:rsidP="009C54AE" w:rsidRDefault="00E960BB" w14:paraId="738610EB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447A5F" w:rsidR="00E960BB" w:rsidP="009C54AE" w:rsidRDefault="00E960BB" w14:paraId="637805D2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447A5F" w:rsidR="00E960BB" w:rsidP="009C54AE" w:rsidRDefault="00E960BB" w14:paraId="463F29E8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447A5F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 </w:t>
      </w:r>
      <w:r w:rsidRPr="00447A5F" w:rsidR="0085747A">
        <w:rPr>
          <w:smallCaps w:val="0"/>
          <w:szCs w:val="24"/>
        </w:rPr>
        <w:t>METODY I KRYTERIA OCENY</w:t>
      </w:r>
      <w:r w:rsidRPr="00447A5F" w:rsidR="009F4610">
        <w:rPr>
          <w:smallCaps w:val="0"/>
          <w:szCs w:val="24"/>
        </w:rPr>
        <w:t xml:space="preserve"> </w:t>
      </w:r>
    </w:p>
    <w:p xmlns:wp14="http://schemas.microsoft.com/office/word/2010/wordml" w:rsidRPr="00447A5F" w:rsidR="00923D7D" w:rsidP="009C54AE" w:rsidRDefault="00923D7D" w14:paraId="3B7B4B86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447A5F" w:rsidR="0085747A" w:rsidP="009C54AE" w:rsidRDefault="0085747A" w14:paraId="53742AD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4.1 Sposoby weryfikacji efektów </w:t>
      </w:r>
      <w:r w:rsidRPr="00447A5F" w:rsidR="00C05F44">
        <w:rPr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9"/>
        <w:gridCol w:w="4951"/>
        <w:gridCol w:w="2204"/>
      </w:tblGrid>
      <w:tr xmlns:wp14="http://schemas.microsoft.com/office/word/2010/wordml" w:rsidRPr="00447A5F" w:rsidR="003E0601" w:rsidTr="7868A244" w14:paraId="67E0E783" wp14:textId="77777777">
        <w:tc>
          <w:tcPr>
            <w:tcW w:w="1984" w:type="dxa"/>
            <w:tcMar/>
          </w:tcPr>
          <w:p w:rsidRPr="00447A5F" w:rsidR="003E0601" w:rsidP="00F13881" w:rsidRDefault="003E0601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Symbol efektu</w:t>
            </w:r>
          </w:p>
          <w:p w:rsidRPr="00447A5F" w:rsidR="003E0601" w:rsidP="00F13881" w:rsidRDefault="003E0601" w14:paraId="3A0FF5F2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  <w:tcMar/>
          </w:tcPr>
          <w:p w:rsidRPr="00447A5F" w:rsidR="003E0601" w:rsidP="00F13881" w:rsidRDefault="003E0601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Pr="00447A5F" w:rsidR="001E08B3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447A5F" w:rsidR="003E0601" w:rsidP="7868A244" w:rsidRDefault="003E0601" w14:paraId="48CEE6E5" wp14:textId="0CDFCFC6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003E060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7868A244" w:rsidR="003E0601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  <w:tcMar/>
          </w:tcPr>
          <w:p w:rsidRPr="00447A5F" w:rsidR="003E0601" w:rsidP="7868A244" w:rsidRDefault="003E0601" w14:paraId="5435B2A9" wp14:textId="579CEA4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003E060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447A5F" w:rsidR="003E0601" w:rsidP="7868A244" w:rsidRDefault="003E0601" w14:paraId="52F61AD3" wp14:textId="21B1D036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868A244" w:rsidR="003E060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(w</w:t>
            </w:r>
            <w:r w:rsidRPr="7868A244" w:rsidR="003E060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</w:t>
            </w:r>
            <w:r w:rsidRPr="7868A244" w:rsidR="003E060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7868A244" w:rsidR="003E060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447A5F" w:rsidR="003E0601" w:rsidTr="7868A244" w14:paraId="750C5118" wp14:textId="77777777">
        <w:tc>
          <w:tcPr>
            <w:tcW w:w="1984" w:type="dxa"/>
            <w:tcMar/>
          </w:tcPr>
          <w:p w:rsidRPr="00447A5F" w:rsidR="003E0601" w:rsidP="00F13881" w:rsidRDefault="003E0601" w14:paraId="1736856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447A5F">
              <w:rPr>
                <w:b w:val="0"/>
                <w:sz w:val="22"/>
              </w:rPr>
              <w:t>ek</w:t>
            </w:r>
            <w:proofErr w:type="spellEnd"/>
            <w:r w:rsidRPr="00447A5F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03" w:type="dxa"/>
            <w:tcMar/>
          </w:tcPr>
          <w:p w:rsidRPr="00447A5F" w:rsidR="003E0601" w:rsidP="00D16BAE" w:rsidRDefault="00D16BAE" w14:paraId="7243372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447A5F" w:rsidR="003E0601" w:rsidP="7868A244" w:rsidRDefault="003E0601" w14:paraId="70EE8513" wp14:textId="2E4C081D">
            <w:pPr>
              <w:pStyle w:val="Punktygwne"/>
              <w:spacing w:before="0" w:after="0"/>
              <w:rPr>
                <w:b w:val="0"/>
                <w:bCs w:val="0"/>
                <w:sz w:val="22"/>
                <w:szCs w:val="22"/>
              </w:rPr>
            </w:pPr>
            <w:r w:rsidRPr="7868A244" w:rsidR="003E0601">
              <w:rPr>
                <w:b w:val="0"/>
                <w:bCs w:val="0"/>
                <w:sz w:val="22"/>
                <w:szCs w:val="22"/>
              </w:rPr>
              <w:t xml:space="preserve">             </w:t>
            </w:r>
            <w:r w:rsidRPr="7868A244" w:rsidR="003E0601">
              <w:rPr>
                <w:b w:val="0"/>
                <w:bCs w:val="0"/>
                <w:sz w:val="22"/>
                <w:szCs w:val="22"/>
              </w:rPr>
              <w:t xml:space="preserve">w, </w:t>
            </w:r>
          </w:p>
        </w:tc>
      </w:tr>
      <w:tr xmlns:wp14="http://schemas.microsoft.com/office/word/2010/wordml" w:rsidRPr="00447A5F" w:rsidR="003E0601" w:rsidTr="7868A244" w14:paraId="4D4B7F7D" wp14:textId="77777777">
        <w:tc>
          <w:tcPr>
            <w:tcW w:w="1984" w:type="dxa"/>
            <w:tcMar/>
          </w:tcPr>
          <w:p w:rsidRPr="00447A5F" w:rsidR="003E0601" w:rsidP="00F13881" w:rsidRDefault="003E0601" w14:paraId="727CF0E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  <w:tcMar/>
          </w:tcPr>
          <w:p w:rsidRPr="00447A5F" w:rsidR="003E0601" w:rsidP="00D16BAE" w:rsidRDefault="003E0601" w14:paraId="1F82D76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447A5F" w:rsidR="003E0601" w:rsidP="00D16BAE" w:rsidRDefault="003E0601" w14:paraId="788D57AA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xmlns:wp14="http://schemas.microsoft.com/office/word/2010/wordml" w:rsidRPr="00447A5F" w:rsidR="003E0601" w:rsidTr="7868A244" w14:paraId="3CA063BE" wp14:textId="77777777">
        <w:tc>
          <w:tcPr>
            <w:tcW w:w="1984" w:type="dxa"/>
            <w:tcMar/>
          </w:tcPr>
          <w:p w:rsidRPr="00447A5F" w:rsidR="003E0601" w:rsidP="00F13881" w:rsidRDefault="003E0601" w14:paraId="7D1B4A8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ek_03</w:t>
            </w:r>
          </w:p>
        </w:tc>
        <w:tc>
          <w:tcPr>
            <w:tcW w:w="5103" w:type="dxa"/>
            <w:tcMar/>
          </w:tcPr>
          <w:p w:rsidRPr="00447A5F" w:rsidR="003E0601" w:rsidP="00D16BAE" w:rsidRDefault="003E0601" w14:paraId="0B884C3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447A5F" w:rsidR="003E0601" w:rsidP="00D16BAE" w:rsidRDefault="003E0601" w14:paraId="74A8C9D2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xmlns:wp14="http://schemas.microsoft.com/office/word/2010/wordml" w:rsidRPr="00447A5F" w:rsidR="003E0601" w:rsidTr="7868A244" w14:paraId="219D84CC" wp14:textId="77777777">
        <w:tc>
          <w:tcPr>
            <w:tcW w:w="1984" w:type="dxa"/>
            <w:tcMar/>
          </w:tcPr>
          <w:p w:rsidRPr="00447A5F" w:rsidR="003E0601" w:rsidP="00F13881" w:rsidRDefault="003E0601" w14:paraId="17CCA2B8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ek_04</w:t>
            </w:r>
          </w:p>
        </w:tc>
        <w:tc>
          <w:tcPr>
            <w:tcW w:w="5103" w:type="dxa"/>
            <w:tcMar/>
          </w:tcPr>
          <w:p w:rsidRPr="00447A5F" w:rsidR="003E0601" w:rsidP="00D16BAE" w:rsidRDefault="003E0601" w14:paraId="29B9D419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447A5F" w:rsidR="003E0601" w:rsidP="00D16BAE" w:rsidRDefault="003E0601" w14:paraId="4ECE60B0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xmlns:wp14="http://schemas.microsoft.com/office/word/2010/wordml" w:rsidRPr="00447A5F" w:rsidR="003E0601" w:rsidTr="7868A244" w14:paraId="466B45F6" wp14:textId="77777777">
        <w:tc>
          <w:tcPr>
            <w:tcW w:w="1984" w:type="dxa"/>
            <w:tcMar/>
          </w:tcPr>
          <w:p w:rsidRPr="00447A5F" w:rsidR="003E0601" w:rsidP="00F13881" w:rsidRDefault="003E0601" w14:paraId="09BC0A28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ek_05</w:t>
            </w:r>
          </w:p>
        </w:tc>
        <w:tc>
          <w:tcPr>
            <w:tcW w:w="5103" w:type="dxa"/>
            <w:tcMar/>
          </w:tcPr>
          <w:p w:rsidRPr="00447A5F" w:rsidR="003E0601" w:rsidP="00D16BAE" w:rsidRDefault="003E0601" w14:paraId="0AC0915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447A5F" w:rsidR="003E0601" w:rsidP="00D16BAE" w:rsidRDefault="003E0601" w14:paraId="16E47F2A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xmlns:wp14="http://schemas.microsoft.com/office/word/2010/wordml" w:rsidRPr="00447A5F" w:rsidR="00D16BAE" w:rsidTr="7868A244" w14:paraId="55C570E2" wp14:textId="77777777">
        <w:tc>
          <w:tcPr>
            <w:tcW w:w="1984" w:type="dxa"/>
            <w:tcMar/>
          </w:tcPr>
          <w:p w:rsidRPr="00447A5F" w:rsidR="00D16BAE" w:rsidP="00D16BAE" w:rsidRDefault="00D16BAE" w14:paraId="58B4ADB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ek_06</w:t>
            </w:r>
          </w:p>
        </w:tc>
        <w:tc>
          <w:tcPr>
            <w:tcW w:w="5103" w:type="dxa"/>
            <w:tcMar/>
          </w:tcPr>
          <w:p w:rsidRPr="00447A5F" w:rsidR="00D16BAE" w:rsidP="00D16BAE" w:rsidRDefault="00D16BAE" w14:paraId="53ED0CD2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447A5F" w:rsidR="00D16BAE" w:rsidP="00D16BAE" w:rsidRDefault="00D16BAE" w14:paraId="51300D19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</w:t>
            </w:r>
            <w:r w:rsidR="00447A5F">
              <w:rPr>
                <w:b w:val="0"/>
                <w:sz w:val="22"/>
              </w:rPr>
              <w:t>,</w:t>
            </w:r>
          </w:p>
        </w:tc>
      </w:tr>
      <w:tr xmlns:wp14="http://schemas.microsoft.com/office/word/2010/wordml" w:rsidRPr="00447A5F" w:rsidR="00D16BAE" w:rsidTr="7868A244" w14:paraId="3995B435" wp14:textId="77777777">
        <w:tc>
          <w:tcPr>
            <w:tcW w:w="1984" w:type="dxa"/>
            <w:tcMar/>
          </w:tcPr>
          <w:p w:rsidRPr="00447A5F" w:rsidR="00D16BAE" w:rsidP="00D16BAE" w:rsidRDefault="00D16BAE" w14:paraId="401CABF8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ek_07</w:t>
            </w:r>
          </w:p>
        </w:tc>
        <w:tc>
          <w:tcPr>
            <w:tcW w:w="5103" w:type="dxa"/>
            <w:tcMar/>
          </w:tcPr>
          <w:p w:rsidRPr="00447A5F" w:rsidR="00D16BAE" w:rsidP="00D16BAE" w:rsidRDefault="00D16BAE" w14:paraId="6CDDDD3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447A5F" w:rsidR="00D16BAE" w:rsidP="00D16BAE" w:rsidRDefault="00D16BAE" w14:paraId="7BA926AC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xmlns:wp14="http://schemas.microsoft.com/office/word/2010/wordml" w:rsidRPr="00447A5F" w:rsidR="00D16BAE" w:rsidTr="7868A244" w14:paraId="7D0E9618" wp14:textId="77777777">
        <w:tc>
          <w:tcPr>
            <w:tcW w:w="1984" w:type="dxa"/>
            <w:tcMar/>
          </w:tcPr>
          <w:p w:rsidRPr="00447A5F" w:rsidR="00D16BAE" w:rsidP="00D16BAE" w:rsidRDefault="00D16BAE" w14:paraId="37FE5DE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ek_08</w:t>
            </w:r>
          </w:p>
        </w:tc>
        <w:tc>
          <w:tcPr>
            <w:tcW w:w="5103" w:type="dxa"/>
            <w:tcMar/>
          </w:tcPr>
          <w:p w:rsidRPr="00447A5F" w:rsidR="00D16BAE" w:rsidP="00D16BAE" w:rsidRDefault="00D16BAE" w14:paraId="158E7D8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447A5F" w:rsidR="00D16BAE" w:rsidP="00D16BAE" w:rsidRDefault="00D16BAE" w14:paraId="1B39EEA9" wp14:textId="77777777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</w:tbl>
    <w:p xmlns:wp14="http://schemas.microsoft.com/office/word/2010/wordml" w:rsidRPr="00447A5F" w:rsidR="00556434" w:rsidP="009C54AE" w:rsidRDefault="00556434" w14:paraId="5630AD66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447A5F" w:rsidR="0085747A" w:rsidP="009C54AE" w:rsidRDefault="003E1941" w14:paraId="0AFAEE5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4.2 </w:t>
      </w:r>
      <w:r w:rsidRPr="00447A5F" w:rsidR="0085747A">
        <w:rPr>
          <w:smallCaps w:val="0"/>
          <w:szCs w:val="24"/>
        </w:rPr>
        <w:t>Warunki zaliczenia przedmiotu (kryteria oceniania)</w:t>
      </w:r>
      <w:r w:rsidRPr="00447A5F" w:rsidR="00923D7D">
        <w:rPr>
          <w:smallCaps w:val="0"/>
          <w:szCs w:val="24"/>
        </w:rPr>
        <w:t xml:space="preserve"> </w:t>
      </w:r>
    </w:p>
    <w:p xmlns:wp14="http://schemas.microsoft.com/office/word/2010/wordml" w:rsidRPr="00447A5F" w:rsidR="00923D7D" w:rsidP="009C54AE" w:rsidRDefault="00923D7D" w14:paraId="61829076" wp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47A5F" w:rsidR="0085747A" w:rsidTr="00923D7D" w14:paraId="29878B02" wp14:textId="77777777">
        <w:tc>
          <w:tcPr>
            <w:tcW w:w="9670" w:type="dxa"/>
          </w:tcPr>
          <w:p w:rsidRPr="00447A5F" w:rsidR="0085747A" w:rsidP="009C54AE" w:rsidRDefault="0085747A" w14:paraId="2BA226A1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:rsidRPr="00447A5F" w:rsidR="0085747A" w:rsidP="0099389A" w:rsidRDefault="003E0601" w14:paraId="77D31780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00447A5F">
              <w:rPr>
                <w:rFonts w:ascii="Times New Roman" w:hAnsi="Times New Roman" w:eastAsia="Cambria"/>
                <w:b/>
              </w:rPr>
              <w:t xml:space="preserve">Wykład </w:t>
            </w:r>
            <w:r w:rsidRPr="00447A5F">
              <w:rPr>
                <w:rFonts w:ascii="Times New Roman" w:hAnsi="Times New Roman" w:eastAsia="Cambria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447A5F">
              <w:rPr>
                <w:rFonts w:ascii="Times New Roman" w:hAnsi="Times New Roman" w:eastAsia="Cambria"/>
              </w:rPr>
              <w:t>bdb</w:t>
            </w:r>
            <w:proofErr w:type="spellEnd"/>
            <w:r w:rsidRPr="00447A5F">
              <w:rPr>
                <w:rFonts w:ascii="Times New Roman" w:hAnsi="Times New Roman" w:eastAsia="Cambria"/>
              </w:rPr>
              <w:t xml:space="preserve"> – 25-24 pkt, plus </w:t>
            </w:r>
            <w:proofErr w:type="spellStart"/>
            <w:r w:rsidRPr="00447A5F">
              <w:rPr>
                <w:rFonts w:ascii="Times New Roman" w:hAnsi="Times New Roman" w:eastAsia="Cambria"/>
              </w:rPr>
              <w:t>db</w:t>
            </w:r>
            <w:proofErr w:type="spellEnd"/>
            <w:r w:rsidRPr="00447A5F">
              <w:rPr>
                <w:rFonts w:ascii="Times New Roman" w:hAnsi="Times New Roman" w:eastAsia="Cambria"/>
              </w:rPr>
              <w:t xml:space="preserve"> – 23-21 pkt, </w:t>
            </w:r>
            <w:proofErr w:type="spellStart"/>
            <w:r w:rsidRPr="00447A5F">
              <w:rPr>
                <w:rFonts w:ascii="Times New Roman" w:hAnsi="Times New Roman" w:eastAsia="Cambria"/>
              </w:rPr>
              <w:t>db</w:t>
            </w:r>
            <w:proofErr w:type="spellEnd"/>
            <w:r w:rsidRPr="00447A5F">
              <w:rPr>
                <w:rFonts w:ascii="Times New Roman" w:hAnsi="Times New Roman" w:eastAsia="Cambria"/>
              </w:rPr>
              <w:t xml:space="preserve"> – 20-18 pkt, plus </w:t>
            </w:r>
            <w:proofErr w:type="spellStart"/>
            <w:r w:rsidRPr="00447A5F">
              <w:rPr>
                <w:rFonts w:ascii="Times New Roman" w:hAnsi="Times New Roman" w:eastAsia="Cambria"/>
              </w:rPr>
              <w:t>dst</w:t>
            </w:r>
            <w:proofErr w:type="spellEnd"/>
            <w:r w:rsidRPr="00447A5F">
              <w:rPr>
                <w:rFonts w:ascii="Times New Roman" w:hAnsi="Times New Roman" w:eastAsia="Cambria"/>
              </w:rPr>
              <w:t xml:space="preserve"> – 17-15 pkt, </w:t>
            </w:r>
            <w:proofErr w:type="spellStart"/>
            <w:r w:rsidRPr="00447A5F">
              <w:rPr>
                <w:rFonts w:ascii="Times New Roman" w:hAnsi="Times New Roman" w:eastAsia="Cambria"/>
              </w:rPr>
              <w:t>dst</w:t>
            </w:r>
            <w:proofErr w:type="spellEnd"/>
            <w:r w:rsidRPr="00447A5F">
              <w:rPr>
                <w:rFonts w:ascii="Times New Roman" w:hAnsi="Times New Roman" w:eastAsia="Cambria"/>
              </w:rPr>
              <w:t xml:space="preserve"> – 14-13 pkt, poniżej 13 pkt – </w:t>
            </w:r>
            <w:proofErr w:type="spellStart"/>
            <w:r w:rsidRPr="00447A5F">
              <w:rPr>
                <w:rFonts w:ascii="Times New Roman" w:hAnsi="Times New Roman" w:eastAsia="Cambria"/>
              </w:rPr>
              <w:t>ndst</w:t>
            </w:r>
            <w:proofErr w:type="spellEnd"/>
            <w:r w:rsidRPr="00447A5F">
              <w:rPr>
                <w:rFonts w:ascii="Times New Roman" w:hAnsi="Times New Roman" w:eastAsia="Cambria"/>
              </w:rPr>
              <w:t>. Przewidywany termin egzaminu – początek sesji letniej. Czas trwania egzaminu 25 min.</w:t>
            </w:r>
          </w:p>
        </w:tc>
      </w:tr>
    </w:tbl>
    <w:p xmlns:wp14="http://schemas.microsoft.com/office/word/2010/wordml" w:rsidRPr="00447A5F" w:rsidR="0085747A" w:rsidP="009C54AE" w:rsidRDefault="0085747A" w14:paraId="17AD93B2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447A5F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 xml:space="preserve">5. </w:t>
      </w:r>
      <w:r w:rsidRPr="00447A5F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447A5F" w:rsidR="0085747A" w:rsidP="009C54AE" w:rsidRDefault="0085747A" w14:paraId="0DE4B5B7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xmlns:wp14="http://schemas.microsoft.com/office/word/2010/wordml" w:rsidRPr="00447A5F" w:rsidR="0085747A" w:rsidTr="7868A244" w14:paraId="63D9DE79" wp14:textId="77777777">
        <w:tc>
          <w:tcPr>
            <w:tcW w:w="4962" w:type="dxa"/>
            <w:tcMar/>
            <w:vAlign w:val="center"/>
          </w:tcPr>
          <w:p w:rsidRPr="00447A5F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447A5F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47A5F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447A5F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447A5F" w:rsidR="007162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447A5F" w:rsidR="0085747A" w:rsidTr="7868A244" w14:paraId="7A856870" wp14:textId="77777777">
        <w:tc>
          <w:tcPr>
            <w:tcW w:w="4962" w:type="dxa"/>
            <w:tcMar/>
          </w:tcPr>
          <w:p w:rsidRPr="00447A5F" w:rsidR="0085747A" w:rsidP="001E08B3" w:rsidRDefault="00C61DC5" w14:paraId="765A5D29" wp14:textId="4FCB61B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868A244" w:rsidR="00C61DC5">
              <w:rPr>
                <w:rFonts w:ascii="Times New Roman" w:hAnsi="Times New Roman"/>
                <w:sz w:val="24"/>
                <w:szCs w:val="24"/>
              </w:rPr>
              <w:t>G</w:t>
            </w:r>
            <w:r w:rsidRPr="7868A244" w:rsidR="0085747A">
              <w:rPr>
                <w:rFonts w:ascii="Times New Roman" w:hAnsi="Times New Roman"/>
                <w:sz w:val="24"/>
                <w:szCs w:val="24"/>
              </w:rPr>
              <w:t>odziny</w:t>
            </w:r>
            <w:r w:rsidRPr="7868A244" w:rsidR="09D4B5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868A244" w:rsidR="0085747A">
              <w:rPr>
                <w:rFonts w:ascii="Times New Roman" w:hAnsi="Times New Roman"/>
                <w:sz w:val="24"/>
                <w:szCs w:val="24"/>
              </w:rPr>
              <w:t>z</w:t>
            </w:r>
            <w:r w:rsidRPr="7868A244" w:rsidR="001E08B3">
              <w:rPr>
                <w:rFonts w:ascii="Times New Roman" w:hAnsi="Times New Roman"/>
                <w:sz w:val="24"/>
                <w:szCs w:val="24"/>
              </w:rPr>
              <w:t xml:space="preserve"> harmonogramu</w:t>
            </w:r>
            <w:r w:rsidRPr="7868A244" w:rsidR="008574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868A244" w:rsidR="00C61DC5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447A5F" w:rsidR="0085747A" w:rsidP="009C54AE" w:rsidRDefault="0099389A" w14:paraId="423D4B9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447A5F" w:rsidR="00C61DC5" w:rsidTr="7868A244" w14:paraId="4B1E345B" wp14:textId="77777777">
        <w:tc>
          <w:tcPr>
            <w:tcW w:w="4962" w:type="dxa"/>
            <w:tcMar/>
          </w:tcPr>
          <w:p w:rsidRPr="00447A5F" w:rsidR="00C61DC5" w:rsidP="009C54AE" w:rsidRDefault="00C61DC5" w14:paraId="61BA0769" wp14:textId="0F858EA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868A244" w:rsidR="00C61DC5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7868A244" w:rsidR="3C4E4F1D">
              <w:rPr>
                <w:rFonts w:ascii="Times New Roman" w:hAnsi="Times New Roman"/>
                <w:sz w:val="24"/>
                <w:szCs w:val="24"/>
              </w:rPr>
              <w:t xml:space="preserve"> akademickiego </w:t>
            </w:r>
          </w:p>
          <w:p w:rsidRPr="00447A5F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447A5F" w:rsidR="00C61DC5" w:rsidP="009C54AE" w:rsidRDefault="0039061B" w14:paraId="279935FF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447A5F" w:rsidR="00C61DC5" w:rsidTr="7868A244" w14:paraId="5C8D71AB" wp14:textId="77777777">
        <w:tc>
          <w:tcPr>
            <w:tcW w:w="4962" w:type="dxa"/>
            <w:tcMar/>
          </w:tcPr>
          <w:p w:rsidRPr="00447A5F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447A5F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447A5F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447A5F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447A5F" w:rsidR="00C61DC5" w:rsidP="009C54AE" w:rsidRDefault="0099389A" w14:paraId="1944BFB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xmlns:wp14="http://schemas.microsoft.com/office/word/2010/wordml" w:rsidRPr="00447A5F" w:rsidR="0085747A" w:rsidTr="7868A244" w14:paraId="20B8E38B" wp14:textId="77777777">
        <w:tc>
          <w:tcPr>
            <w:tcW w:w="4962" w:type="dxa"/>
            <w:tcMar/>
          </w:tcPr>
          <w:p w:rsidRPr="00447A5F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447A5F" w:rsidR="0085747A" w:rsidP="009C54AE" w:rsidRDefault="00556434" w14:paraId="0CCF700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10</w:t>
            </w:r>
            <w:r w:rsidRPr="00447A5F" w:rsidR="003E06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447A5F" w:rsidR="0085747A" w:rsidTr="7868A244" w14:paraId="6B7A9073" wp14:textId="77777777">
        <w:tc>
          <w:tcPr>
            <w:tcW w:w="4962" w:type="dxa"/>
            <w:tcMar/>
          </w:tcPr>
          <w:p w:rsidRPr="00447A5F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447A5F" w:rsidR="0085747A" w:rsidP="009C54AE" w:rsidRDefault="003E0601" w14:paraId="7C964D78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447A5F" w:rsidR="0085747A" w:rsidP="009C54AE" w:rsidRDefault="00923D7D" w14:paraId="6BBE219B" wp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447A5F">
        <w:rPr>
          <w:b w:val="0"/>
          <w:i/>
          <w:smallCaps w:val="0"/>
          <w:szCs w:val="24"/>
        </w:rPr>
        <w:t xml:space="preserve">* </w:t>
      </w:r>
      <w:r w:rsidRPr="00447A5F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447A5F" w:rsidR="003E1941" w:rsidP="009C54AE" w:rsidRDefault="003E1941" w14:paraId="66204FF1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447A5F" w:rsidR="0085747A" w:rsidP="009C54AE" w:rsidRDefault="0071620A" w14:paraId="40334C7B" wp14:textId="77777777">
      <w:pPr>
        <w:pStyle w:val="Punktygwne"/>
        <w:spacing w:before="0" w:after="0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6. </w:t>
      </w:r>
      <w:r w:rsidRPr="00447A5F" w:rsidR="0085747A">
        <w:rPr>
          <w:smallCaps w:val="0"/>
          <w:szCs w:val="24"/>
        </w:rPr>
        <w:t>PRAKTYKI ZAWO</w:t>
      </w:r>
      <w:r w:rsidRPr="00447A5F" w:rsidR="001E08B3">
        <w:rPr>
          <w:smallCaps w:val="0"/>
          <w:szCs w:val="24"/>
        </w:rPr>
        <w:t>DOWE W RAMACH PRZEDMIOTU</w:t>
      </w:r>
    </w:p>
    <w:p xmlns:wp14="http://schemas.microsoft.com/office/word/2010/wordml" w:rsidRPr="00447A5F" w:rsidR="0085747A" w:rsidP="009C54AE" w:rsidRDefault="0085747A" w14:paraId="2DBF0D7D" wp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447A5F" w:rsidR="0085747A" w:rsidTr="7868A244" w14:paraId="146D6691" wp14:textId="77777777">
        <w:trPr>
          <w:trHeight w:val="397"/>
        </w:trPr>
        <w:tc>
          <w:tcPr>
            <w:tcW w:w="3544" w:type="dxa"/>
            <w:tcMar/>
          </w:tcPr>
          <w:p w:rsidRPr="00447A5F" w:rsidR="0085747A" w:rsidP="009C54AE" w:rsidRDefault="0085747A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47A5F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47A5F" w:rsidR="0085747A" w:rsidP="7868A244" w:rsidRDefault="0085747A" w14:paraId="6B62F1B3" wp14:textId="30CC893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7868A244" w:rsidR="443FB78C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447A5F" w:rsidR="0085747A" w:rsidTr="7868A244" w14:paraId="05EFD703" wp14:textId="77777777">
        <w:trPr>
          <w:trHeight w:val="397"/>
        </w:trPr>
        <w:tc>
          <w:tcPr>
            <w:tcW w:w="3544" w:type="dxa"/>
            <w:tcMar/>
          </w:tcPr>
          <w:p w:rsidRPr="00447A5F" w:rsidR="0085747A" w:rsidP="009C54AE" w:rsidRDefault="0085747A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47A5F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47A5F" w:rsidR="0085747A" w:rsidP="7868A244" w:rsidRDefault="0085747A" w14:paraId="02F2C34E" wp14:textId="4D33D0AF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</w:rPr>
            </w:pPr>
            <w:r w:rsidR="00BBF12B">
              <w:rPr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447A5F" w:rsidR="003E1941" w:rsidP="009C54AE" w:rsidRDefault="003E1941" w14:paraId="680A4E5D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447A5F" w:rsidR="0085747A" w:rsidP="009C54AE" w:rsidRDefault="00675843" w14:paraId="7630DC2B" wp14:textId="77777777">
      <w:pPr>
        <w:pStyle w:val="Punktygwne"/>
        <w:spacing w:before="0" w:after="0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7. </w:t>
      </w:r>
      <w:r w:rsidRPr="00447A5F" w:rsidR="0085747A">
        <w:rPr>
          <w:smallCaps w:val="0"/>
          <w:szCs w:val="24"/>
        </w:rPr>
        <w:t>LITERATURA</w:t>
      </w:r>
      <w:r w:rsidRPr="00447A5F">
        <w:rPr>
          <w:smallCaps w:val="0"/>
          <w:szCs w:val="24"/>
        </w:rPr>
        <w:t xml:space="preserve"> </w:t>
      </w:r>
    </w:p>
    <w:p xmlns:wp14="http://schemas.microsoft.com/office/word/2010/wordml" w:rsidRPr="00447A5F" w:rsidR="00675843" w:rsidP="009C54AE" w:rsidRDefault="00675843" w14:paraId="19219836" wp14:textId="77777777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447A5F" w:rsidR="003E0601" w:rsidTr="00F13881" w14:paraId="175C5C90" wp14:textId="77777777">
        <w:tc>
          <w:tcPr>
            <w:tcW w:w="7513" w:type="dxa"/>
          </w:tcPr>
          <w:p w:rsidRPr="00447A5F" w:rsidR="004C4D02" w:rsidP="0039061B" w:rsidRDefault="004C4D02" w14:paraId="729C9695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Literatura podstawowa:</w:t>
            </w:r>
          </w:p>
          <w:p w:rsidRPr="00447A5F" w:rsidR="00BA147A" w:rsidP="0099389A" w:rsidRDefault="003538D8" w14:paraId="143629D4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1.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Białocerkiewicz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J.</w:t>
            </w:r>
            <w:r w:rsidRPr="00447A5F" w:rsidR="00BA147A">
              <w:rPr>
                <w:b w:val="0"/>
                <w:smallCaps w:val="0"/>
                <w:sz w:val="22"/>
              </w:rPr>
              <w:t>, Status prawny cudzoziemca w świetle standardów międzynarodowych, Toruń 1999.</w:t>
            </w:r>
          </w:p>
          <w:p w:rsidRPr="00447A5F" w:rsidR="00BA147A" w:rsidP="0039061B" w:rsidRDefault="00BA147A" w14:paraId="0D486AFA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2.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Castles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S., Miller M.J., Migracje we współczesnym świecie, Wydawnictwo Naukowe PWN, Warszawa 2011.</w:t>
            </w:r>
          </w:p>
          <w:p w:rsidRPr="00447A5F" w:rsidR="00BA147A" w:rsidP="0039061B" w:rsidRDefault="003538D8" w14:paraId="03B10E61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3</w:t>
            </w:r>
            <w:r w:rsidRPr="00447A5F" w:rsidR="00BA147A">
              <w:rPr>
                <w:b w:val="0"/>
                <w:smallCaps w:val="0"/>
                <w:sz w:val="22"/>
              </w:rPr>
              <w:t xml:space="preserve">.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Duszczyk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M., Polityka imigracyjna Unii Europejskiej oraz swobodny przepływ pracowników - ewolucja i teraźniejszość, Oficyna Wydawnicza ASPRA-JR, Warszawa 2010/2011.</w:t>
            </w:r>
          </w:p>
          <w:p w:rsidRPr="00447A5F" w:rsidR="00BA147A" w:rsidP="0039061B" w:rsidRDefault="003538D8" w14:paraId="67C37310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4</w:t>
            </w:r>
            <w:r w:rsidRPr="00447A5F" w:rsidR="00BA147A">
              <w:rPr>
                <w:b w:val="0"/>
                <w:smallCaps w:val="0"/>
                <w:sz w:val="22"/>
              </w:rPr>
              <w:t>. Matyja R., Pędziwiatr K., Siewierska-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Chmaj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A., Polska polityka migracyjna: w poszukiwaniu nowego modelu, Wydawnictwo Uniwersytetu Warszawskiego, Warszawa 2015.</w:t>
            </w:r>
          </w:p>
          <w:p w:rsidRPr="00447A5F" w:rsidR="0039061B" w:rsidP="0039061B" w:rsidRDefault="003538D8" w14:paraId="38D89B38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5. </w:t>
            </w:r>
            <w:r w:rsidRPr="00447A5F" w:rsidR="00BA147A">
              <w:rPr>
                <w:b w:val="0"/>
                <w:smallCaps w:val="0"/>
                <w:sz w:val="22"/>
              </w:rPr>
              <w:t>Dąbrowski</w:t>
            </w:r>
            <w:r w:rsidRPr="00447A5F">
              <w:rPr>
                <w:b w:val="0"/>
                <w:smallCaps w:val="0"/>
                <w:sz w:val="22"/>
              </w:rPr>
              <w:t xml:space="preserve"> P.</w:t>
            </w:r>
            <w:r w:rsidRPr="00447A5F" w:rsidR="00BA147A">
              <w:rPr>
                <w:b w:val="0"/>
                <w:smallCaps w:val="0"/>
                <w:sz w:val="22"/>
              </w:rPr>
              <w:t>, Cudzoziemiec niepożądany w polskim prawie o cudzoziemcach, Warszawa 2011.</w:t>
            </w:r>
          </w:p>
        </w:tc>
      </w:tr>
      <w:tr xmlns:wp14="http://schemas.microsoft.com/office/word/2010/wordml" w:rsidRPr="00447A5F" w:rsidR="003E0601" w:rsidTr="00F13881" w14:paraId="3C4D51F7" wp14:textId="77777777">
        <w:tc>
          <w:tcPr>
            <w:tcW w:w="7513" w:type="dxa"/>
          </w:tcPr>
          <w:p w:rsidRPr="00447A5F" w:rsidR="004C4D02" w:rsidP="0039061B" w:rsidRDefault="004C4D02" w14:paraId="1616B1D9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Pr="00447A5F" w:rsidR="003538D8" w:rsidP="0039061B" w:rsidRDefault="003538D8" w14:paraId="4233B5D4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1. Pudzianowska Dorota (red.), Status cudzoziemca w Polsce wobec</w:t>
            </w:r>
          </w:p>
          <w:p w:rsidRPr="00447A5F" w:rsidR="00BA147A" w:rsidP="0039061B" w:rsidRDefault="003538D8" w14:paraId="0D217A96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współczesnych wyzwań międzynarodowych, Warszawa 2016.</w:t>
            </w:r>
          </w:p>
          <w:p w:rsidRPr="00447A5F" w:rsidR="0039061B" w:rsidP="0039061B" w:rsidRDefault="0039061B" w14:paraId="296FEF7D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:rsidRPr="00447A5F" w:rsidR="0039061B" w:rsidP="0039061B" w:rsidRDefault="0039061B" w14:paraId="23C8E3FF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2. Dynia E., Uznanie państwa w prawie międzynarodowym. Zarys problematyki. Rzeszów 2017.</w:t>
            </w:r>
          </w:p>
          <w:p w:rsidRPr="00447A5F" w:rsidR="00BA147A" w:rsidP="0039061B" w:rsidRDefault="0039061B" w14:paraId="6E4FB410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3</w:t>
            </w:r>
            <w:r w:rsidRPr="00447A5F" w:rsidR="00BA147A">
              <w:rPr>
                <w:b w:val="0"/>
                <w:smallCaps w:val="0"/>
                <w:sz w:val="22"/>
              </w:rPr>
              <w:t>. Banaś M., Szwedzka polityka integracyjna wobec imigrantów, Wydawnictwo Uniwersytet</w:t>
            </w:r>
            <w:r w:rsidRPr="00447A5F" w:rsidR="003538D8">
              <w:rPr>
                <w:b w:val="0"/>
                <w:smallCaps w:val="0"/>
                <w:sz w:val="22"/>
              </w:rPr>
              <w:t>u Jagiellońskiego, Kraków 2011.</w:t>
            </w:r>
          </w:p>
          <w:p w:rsidRPr="00447A5F" w:rsidR="00BA147A" w:rsidP="0039061B" w:rsidRDefault="0039061B" w14:paraId="02B2C4AD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4</w:t>
            </w:r>
            <w:r w:rsidRPr="00447A5F" w:rsidR="00BA147A">
              <w:rPr>
                <w:b w:val="0"/>
                <w:smallCaps w:val="0"/>
                <w:sz w:val="22"/>
              </w:rPr>
              <w:t xml:space="preserve">.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Ghosh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B., The Global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Economic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Crisis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and the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Future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of Migration: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Issues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and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Prospects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.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What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will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migration</w:t>
            </w:r>
            <w:proofErr w:type="spellEnd"/>
            <w:r w:rsidRPr="00447A5F" w:rsidR="00BA147A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Pr="00447A5F" w:rsidR="00BA147A">
              <w:rPr>
                <w:b w:val="0"/>
                <w:smallCaps w:val="0"/>
                <w:sz w:val="22"/>
              </w:rPr>
              <w:t>l</w:t>
            </w:r>
            <w:r w:rsidRPr="00447A5F" w:rsidR="003538D8">
              <w:rPr>
                <w:b w:val="0"/>
                <w:smallCaps w:val="0"/>
                <w:sz w:val="22"/>
              </w:rPr>
              <w:t>ook</w:t>
            </w:r>
            <w:proofErr w:type="spellEnd"/>
            <w:r w:rsidRPr="00447A5F" w:rsidR="003538D8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Pr="00447A5F" w:rsidR="003538D8">
              <w:rPr>
                <w:b w:val="0"/>
                <w:smallCaps w:val="0"/>
                <w:sz w:val="22"/>
              </w:rPr>
              <w:t>like</w:t>
            </w:r>
            <w:proofErr w:type="spellEnd"/>
            <w:r w:rsidRPr="00447A5F" w:rsidR="003538D8">
              <w:rPr>
                <w:b w:val="0"/>
                <w:smallCaps w:val="0"/>
                <w:sz w:val="22"/>
              </w:rPr>
              <w:t xml:space="preserve"> in 2045?, London 2013.</w:t>
            </w:r>
          </w:p>
          <w:p w:rsidRPr="00447A5F" w:rsidR="00BA147A" w:rsidP="0039061B" w:rsidRDefault="0039061B" w14:paraId="5C978819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5</w:t>
            </w:r>
            <w:r w:rsidRPr="00447A5F" w:rsidR="00BA147A">
              <w:rPr>
                <w:b w:val="0"/>
                <w:smallCaps w:val="0"/>
                <w:sz w:val="22"/>
              </w:rPr>
              <w:t>. Kawczyńska-Butrym Z., Migracje: wybrane zagadnienia, Wydawnictwo Uniwersytetu Marii C</w:t>
            </w:r>
            <w:r w:rsidRPr="00447A5F" w:rsidR="003538D8">
              <w:rPr>
                <w:b w:val="0"/>
                <w:smallCaps w:val="0"/>
                <w:sz w:val="22"/>
              </w:rPr>
              <w:t>urie-Skłodowskiej, Lublin 2009.</w:t>
            </w:r>
          </w:p>
          <w:p w:rsidRPr="00447A5F" w:rsidR="00BA147A" w:rsidP="0039061B" w:rsidRDefault="0039061B" w14:paraId="4ED2CA6D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6</w:t>
            </w:r>
            <w:r w:rsidRPr="00447A5F" w:rsidR="00BA147A">
              <w:rPr>
                <w:b w:val="0"/>
                <w:smallCaps w:val="0"/>
                <w:sz w:val="22"/>
              </w:rPr>
              <w:t>. Lesińska M., Inkluzja polityczna imigrantów we współczesnej Europi</w:t>
            </w:r>
            <w:r w:rsidRPr="00447A5F" w:rsidR="003538D8">
              <w:rPr>
                <w:b w:val="0"/>
                <w:smallCaps w:val="0"/>
                <w:sz w:val="22"/>
              </w:rPr>
              <w:t>e, SCHOLAR, Warszawa 2013.</w:t>
            </w:r>
          </w:p>
          <w:p w:rsidRPr="00447A5F" w:rsidR="00BA147A" w:rsidP="0039061B" w:rsidRDefault="0039061B" w14:paraId="6A1C460B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7</w:t>
            </w:r>
            <w:r w:rsidRPr="00447A5F" w:rsidR="00BA147A">
              <w:rPr>
                <w:b w:val="0"/>
                <w:smallCaps w:val="0"/>
                <w:sz w:val="22"/>
              </w:rPr>
              <w:t xml:space="preserve">. Małachowski W., Migracje we współczesnym świecie: implikacje dla Polski, Oficyna Wydawnicza Szkoła </w:t>
            </w:r>
            <w:r w:rsidRPr="00447A5F" w:rsidR="003538D8">
              <w:rPr>
                <w:b w:val="0"/>
                <w:smallCaps w:val="0"/>
                <w:sz w:val="22"/>
              </w:rPr>
              <w:t>Główna Handlowa, Warszawa 2010.</w:t>
            </w:r>
          </w:p>
          <w:p w:rsidRPr="00447A5F" w:rsidR="00BA147A" w:rsidP="0039061B" w:rsidRDefault="0039061B" w14:paraId="3F607912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8</w:t>
            </w:r>
            <w:r w:rsidRPr="00447A5F" w:rsidR="00BA147A">
              <w:rPr>
                <w:b w:val="0"/>
                <w:smallCaps w:val="0"/>
                <w:sz w:val="22"/>
              </w:rPr>
              <w:t>. Niedźwiedzki D., Migracje i tożsamość: od teorii do analizy przypadku, NOMOS, Kraków 2010.</w:t>
            </w:r>
          </w:p>
          <w:p w:rsidRPr="00447A5F" w:rsidR="0039061B" w:rsidP="0039061B" w:rsidRDefault="0039061B" w14:paraId="024F3BC4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9</w:t>
            </w:r>
            <w:r w:rsidRPr="00447A5F" w:rsidR="00BA147A">
              <w:rPr>
                <w:b w:val="0"/>
                <w:smallCaps w:val="0"/>
                <w:sz w:val="22"/>
              </w:rPr>
              <w:t>. Włoch R., Polityka integracji muzułmanów we Francji i Wielkiej Brytanii, Wydawnictwa Uniwersytetu Warszawskiego, Warszawa 2011.</w:t>
            </w:r>
          </w:p>
          <w:p w:rsidRPr="00447A5F" w:rsidR="0099389A" w:rsidP="0039061B" w:rsidRDefault="0099389A" w14:paraId="7194DBDC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</w:p>
          <w:p w:rsidRPr="00447A5F" w:rsidR="0039061B" w:rsidP="0039061B" w:rsidRDefault="0039061B" w14:paraId="6D8215FE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10</w:t>
            </w:r>
            <w:r w:rsidRPr="00447A5F" w:rsidR="00BA147A">
              <w:rPr>
                <w:b w:val="0"/>
                <w:smallCaps w:val="0"/>
                <w:sz w:val="22"/>
              </w:rPr>
              <w:t>. Zientara P., Międzynarodowe migracje o charakterze ekonomicznym: przyczyny, mechanizmy, konsekwencje, Wydawnictwo Uniwersytetu Gdańskiego, Gdańsk 2012.</w:t>
            </w:r>
          </w:p>
          <w:p w:rsidRPr="00447A5F" w:rsidR="0039061B" w:rsidP="0039061B" w:rsidRDefault="0039061B" w14:paraId="76C2E2D9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11. Okólski M.,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Fihel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A., Demografia: współczesne zjawiska i teorie, Wydawnictwo Naukowe Scholar, Warszawa 2012.</w:t>
            </w:r>
          </w:p>
          <w:p w:rsidRPr="00447A5F" w:rsidR="0039061B" w:rsidP="0039061B" w:rsidRDefault="0039061B" w14:paraId="5EF5A93C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12. Żołądek Ł., Polska polityka repatriacyjna. Rozwiązania prawne, ich krytyka i nowe propozycje, Studia BAS, 2013,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Issue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2.</w:t>
            </w:r>
          </w:p>
          <w:p w:rsidRPr="00447A5F" w:rsidR="0039061B" w:rsidP="0039061B" w:rsidRDefault="0039061B" w14:paraId="48A7DC52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13. Helsińska Fundacja Praw Człowieka w Polsce, Cudzoziemcy w Polsce: podręcznik dla funkcjonariuszy publicznych: suplement, Warszawa 2015.</w:t>
            </w:r>
          </w:p>
          <w:p w:rsidRPr="00447A5F" w:rsidR="0039061B" w:rsidP="0039061B" w:rsidRDefault="0039061B" w14:paraId="769D0D3C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</w:p>
          <w:p w:rsidRPr="00447A5F" w:rsidR="003E0601" w:rsidP="00D16BAE" w:rsidRDefault="0039061B" w14:paraId="763073F6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14.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Kumela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>-Romańska M., Administracyjnoprawny status cudzoziemca w Polsce, Warszawa 2017.</w:t>
            </w:r>
          </w:p>
        </w:tc>
      </w:tr>
    </w:tbl>
    <w:p xmlns:wp14="http://schemas.microsoft.com/office/word/2010/wordml" w:rsidRPr="00447A5F" w:rsidR="0085747A" w:rsidP="009C54AE" w:rsidRDefault="0085747A" w14:paraId="54CD245A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447A5F" w:rsidR="0085747A" w:rsidP="00F83B28" w:rsidRDefault="0085747A" w14:paraId="41F88A98" wp14:textId="77777777">
      <w:pPr>
        <w:pStyle w:val="Punktygwne"/>
        <w:spacing w:before="0" w:after="0"/>
        <w:ind w:left="360"/>
        <w:rPr>
          <w:szCs w:val="24"/>
        </w:rPr>
      </w:pPr>
      <w:r w:rsidRPr="00447A5F">
        <w:rPr>
          <w:b w:val="0"/>
          <w:smallCaps w:val="0"/>
          <w:szCs w:val="24"/>
        </w:rPr>
        <w:t>Akceptacja Kierownika Jednostki lub osoby upoważnionej</w:t>
      </w:r>
    </w:p>
    <w:sectPr w:rsidRPr="00447A5F" w:rsidR="0085747A" w:rsidSect="0085747A">
      <w:pgSz w:w="11906" w:h="16838" w:orient="portrait"/>
      <w:pgMar w:top="630" w:right="1134" w:bottom="90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E0047B" w:rsidP="00C16ABF" w:rsidRDefault="00E0047B" w14:paraId="1231BE67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0047B" w:rsidP="00C16ABF" w:rsidRDefault="00E0047B" w14:paraId="36FEB5B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E0047B" w:rsidP="00C16ABF" w:rsidRDefault="00E0047B" w14:paraId="30D7AA6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0047B" w:rsidP="00C16ABF" w:rsidRDefault="00E0047B" w14:paraId="7196D064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533561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904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C6E"/>
    <w:rsid w:val="000D04B0"/>
    <w:rsid w:val="000D4881"/>
    <w:rsid w:val="000F1C57"/>
    <w:rsid w:val="000F5615"/>
    <w:rsid w:val="0010375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4F6"/>
    <w:rsid w:val="001A70D2"/>
    <w:rsid w:val="001D657B"/>
    <w:rsid w:val="001D7B54"/>
    <w:rsid w:val="001E0209"/>
    <w:rsid w:val="001E08B3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1FB"/>
    <w:rsid w:val="002F1B81"/>
    <w:rsid w:val="002F4ABE"/>
    <w:rsid w:val="003018BA"/>
    <w:rsid w:val="0030395F"/>
    <w:rsid w:val="00305C92"/>
    <w:rsid w:val="003151C5"/>
    <w:rsid w:val="00330ABF"/>
    <w:rsid w:val="003343CF"/>
    <w:rsid w:val="00346FE9"/>
    <w:rsid w:val="0034759A"/>
    <w:rsid w:val="003503F6"/>
    <w:rsid w:val="003530DD"/>
    <w:rsid w:val="003538D8"/>
    <w:rsid w:val="00363F78"/>
    <w:rsid w:val="0039061B"/>
    <w:rsid w:val="00392243"/>
    <w:rsid w:val="003A0A5B"/>
    <w:rsid w:val="003A1176"/>
    <w:rsid w:val="003A6964"/>
    <w:rsid w:val="003C0BAE"/>
    <w:rsid w:val="003D18A9"/>
    <w:rsid w:val="003D6CE2"/>
    <w:rsid w:val="003E0601"/>
    <w:rsid w:val="003E1941"/>
    <w:rsid w:val="003E2FE6"/>
    <w:rsid w:val="003E49D5"/>
    <w:rsid w:val="003F38C0"/>
    <w:rsid w:val="004015FE"/>
    <w:rsid w:val="00414E3C"/>
    <w:rsid w:val="0042244A"/>
    <w:rsid w:val="00425862"/>
    <w:rsid w:val="0042745A"/>
    <w:rsid w:val="00431D5C"/>
    <w:rsid w:val="004362C6"/>
    <w:rsid w:val="00437FA2"/>
    <w:rsid w:val="00445970"/>
    <w:rsid w:val="00447A5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D02"/>
    <w:rsid w:val="004D5282"/>
    <w:rsid w:val="004D7AFF"/>
    <w:rsid w:val="004F1551"/>
    <w:rsid w:val="004F55A3"/>
    <w:rsid w:val="0050496F"/>
    <w:rsid w:val="00513B6F"/>
    <w:rsid w:val="00517C63"/>
    <w:rsid w:val="005216D6"/>
    <w:rsid w:val="005306CF"/>
    <w:rsid w:val="005363C4"/>
    <w:rsid w:val="00536BDE"/>
    <w:rsid w:val="0054298D"/>
    <w:rsid w:val="00543ACC"/>
    <w:rsid w:val="0055348E"/>
    <w:rsid w:val="00556434"/>
    <w:rsid w:val="0056219E"/>
    <w:rsid w:val="0056696D"/>
    <w:rsid w:val="0059484D"/>
    <w:rsid w:val="005A0855"/>
    <w:rsid w:val="005A3196"/>
    <w:rsid w:val="005A611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28F"/>
    <w:rsid w:val="006620D9"/>
    <w:rsid w:val="00671958"/>
    <w:rsid w:val="00675843"/>
    <w:rsid w:val="00696477"/>
    <w:rsid w:val="006D050F"/>
    <w:rsid w:val="006D6139"/>
    <w:rsid w:val="006E0DF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13B"/>
    <w:rsid w:val="0076087B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54D"/>
    <w:rsid w:val="008449B3"/>
    <w:rsid w:val="00845C8F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89A"/>
    <w:rsid w:val="00997F14"/>
    <w:rsid w:val="009A78D9"/>
    <w:rsid w:val="009C3E31"/>
    <w:rsid w:val="009C54AE"/>
    <w:rsid w:val="009C788E"/>
    <w:rsid w:val="009D010D"/>
    <w:rsid w:val="009E3B41"/>
    <w:rsid w:val="009F3C5C"/>
    <w:rsid w:val="009F4610"/>
    <w:rsid w:val="00A00ECC"/>
    <w:rsid w:val="00A1337D"/>
    <w:rsid w:val="00A155EE"/>
    <w:rsid w:val="00A2245B"/>
    <w:rsid w:val="00A30110"/>
    <w:rsid w:val="00A36899"/>
    <w:rsid w:val="00A36C74"/>
    <w:rsid w:val="00A371F6"/>
    <w:rsid w:val="00A43BF6"/>
    <w:rsid w:val="00A53FA5"/>
    <w:rsid w:val="00A54817"/>
    <w:rsid w:val="00A601C8"/>
    <w:rsid w:val="00A60799"/>
    <w:rsid w:val="00A84C85"/>
    <w:rsid w:val="00A97DE1"/>
    <w:rsid w:val="00AA378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47A"/>
    <w:rsid w:val="00BB520A"/>
    <w:rsid w:val="00BBF12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42"/>
    <w:rsid w:val="00C26CB7"/>
    <w:rsid w:val="00C324C1"/>
    <w:rsid w:val="00C32500"/>
    <w:rsid w:val="00C33B25"/>
    <w:rsid w:val="00C36992"/>
    <w:rsid w:val="00C55E3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6BAE"/>
    <w:rsid w:val="00D17C3C"/>
    <w:rsid w:val="00D26B2C"/>
    <w:rsid w:val="00D352C9"/>
    <w:rsid w:val="00D425B2"/>
    <w:rsid w:val="00D428D6"/>
    <w:rsid w:val="00D45A7D"/>
    <w:rsid w:val="00D552B2"/>
    <w:rsid w:val="00D608D1"/>
    <w:rsid w:val="00D74119"/>
    <w:rsid w:val="00D8075B"/>
    <w:rsid w:val="00D839B2"/>
    <w:rsid w:val="00D8678B"/>
    <w:rsid w:val="00DA2114"/>
    <w:rsid w:val="00DB01BA"/>
    <w:rsid w:val="00DE09C0"/>
    <w:rsid w:val="00DE1E01"/>
    <w:rsid w:val="00DE4A14"/>
    <w:rsid w:val="00DF320D"/>
    <w:rsid w:val="00DF71C8"/>
    <w:rsid w:val="00E0047B"/>
    <w:rsid w:val="00E129B8"/>
    <w:rsid w:val="00E21E7D"/>
    <w:rsid w:val="00E22FBC"/>
    <w:rsid w:val="00E24BF5"/>
    <w:rsid w:val="00E25338"/>
    <w:rsid w:val="00E51E44"/>
    <w:rsid w:val="00E63348"/>
    <w:rsid w:val="00E727F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881"/>
    <w:rsid w:val="00F17567"/>
    <w:rsid w:val="00F27A7B"/>
    <w:rsid w:val="00F526AF"/>
    <w:rsid w:val="00F6060C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D4B5B8"/>
    <w:rsid w:val="0B795D68"/>
    <w:rsid w:val="0DDAE0D8"/>
    <w:rsid w:val="213D8CEB"/>
    <w:rsid w:val="2FCAD0C5"/>
    <w:rsid w:val="3C4E4F1D"/>
    <w:rsid w:val="443FB78C"/>
    <w:rsid w:val="4AE65391"/>
    <w:rsid w:val="4C8DFF23"/>
    <w:rsid w:val="508BD772"/>
    <w:rsid w:val="53A3643D"/>
    <w:rsid w:val="559C920A"/>
    <w:rsid w:val="5A648B85"/>
    <w:rsid w:val="5B7EF64C"/>
    <w:rsid w:val="5BF03A4E"/>
    <w:rsid w:val="7868A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DB4A526"/>
  <w15:docId w15:val="{64DF4786-8698-4B51-AD3F-DE2B8247AF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54298D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CFD34-77BC-4CD3-AF02-04220AF0D8E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22</revision>
  <lastPrinted>2019-02-06T22:12:00.0000000Z</lastPrinted>
  <dcterms:created xsi:type="dcterms:W3CDTF">2023-09-30T12:27:00.0000000Z</dcterms:created>
  <dcterms:modified xsi:type="dcterms:W3CDTF">2023-09-30T12:30:49.0820349Z</dcterms:modified>
</coreProperties>
</file>